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C601A" w14:textId="3E70D634" w:rsidR="005A61DD" w:rsidRPr="00E00278" w:rsidRDefault="00E10C78" w:rsidP="005A61DD">
      <w:pPr>
        <w:spacing w:before="120"/>
        <w:jc w:val="right"/>
        <w:rPr>
          <w:rFonts w:ascii="Cambria" w:hAnsi="Cambria" w:cs="Arial"/>
          <w:b/>
          <w:bCs/>
          <w:i/>
          <w:iCs/>
        </w:rPr>
      </w:pPr>
      <w:r w:rsidRPr="00E00278">
        <w:rPr>
          <w:rFonts w:ascii="Cambria" w:hAnsi="Cambria" w:cs="Arial"/>
          <w:b/>
          <w:bCs/>
          <w:i/>
          <w:iCs/>
        </w:rPr>
        <w:t xml:space="preserve">Załącznik nr </w:t>
      </w:r>
      <w:r w:rsidR="00D40221">
        <w:rPr>
          <w:rFonts w:ascii="Cambria" w:hAnsi="Cambria" w:cs="Arial"/>
          <w:b/>
          <w:bCs/>
          <w:i/>
          <w:iCs/>
        </w:rPr>
        <w:t>4</w:t>
      </w:r>
      <w:r w:rsidR="00233973">
        <w:rPr>
          <w:rFonts w:ascii="Cambria" w:hAnsi="Cambria" w:cs="Arial"/>
          <w:b/>
          <w:bCs/>
          <w:i/>
          <w:iCs/>
        </w:rPr>
        <w:t>b</w:t>
      </w:r>
      <w:r w:rsidR="005A61DD" w:rsidRPr="00E00278">
        <w:rPr>
          <w:rFonts w:ascii="Cambria" w:hAnsi="Cambria" w:cs="Arial"/>
          <w:b/>
          <w:bCs/>
          <w:i/>
          <w:iCs/>
        </w:rPr>
        <w:t xml:space="preserve"> do SIWZ</w:t>
      </w:r>
    </w:p>
    <w:p w14:paraId="046F8237" w14:textId="646E04CC" w:rsidR="005A61DD" w:rsidRPr="00E00278" w:rsidRDefault="005A61DD" w:rsidP="005A61DD">
      <w:pPr>
        <w:spacing w:before="120"/>
        <w:jc w:val="center"/>
        <w:rPr>
          <w:rFonts w:ascii="Cambria" w:hAnsi="Cambria" w:cs="Arial"/>
          <w:b/>
          <w:bCs/>
          <w:u w:val="single"/>
        </w:rPr>
      </w:pPr>
      <w:r w:rsidRPr="00E00278">
        <w:rPr>
          <w:rFonts w:ascii="Cambria" w:hAnsi="Cambria" w:cs="Arial"/>
          <w:b/>
          <w:bCs/>
          <w:u w:val="single"/>
        </w:rPr>
        <w:t>Wzór umowy</w:t>
      </w:r>
      <w:r w:rsidR="00233973">
        <w:rPr>
          <w:rFonts w:ascii="Cambria" w:hAnsi="Cambria" w:cs="Arial"/>
          <w:b/>
          <w:bCs/>
          <w:u w:val="single"/>
        </w:rPr>
        <w:t xml:space="preserve"> dla zadanie nr 2</w:t>
      </w:r>
      <w:r w:rsidR="00990FA8" w:rsidRPr="00E00278">
        <w:rPr>
          <w:rFonts w:ascii="Cambria" w:hAnsi="Cambria" w:cs="Arial"/>
          <w:b/>
          <w:bCs/>
          <w:u w:val="single"/>
        </w:rPr>
        <w:t xml:space="preserve"> </w:t>
      </w:r>
    </w:p>
    <w:p w14:paraId="44E3375F" w14:textId="77777777" w:rsidR="005A61DD" w:rsidRPr="00E00278" w:rsidRDefault="00B74F8C" w:rsidP="005A61DD">
      <w:pPr>
        <w:spacing w:before="120"/>
        <w:rPr>
          <w:rFonts w:ascii="Cambria" w:hAnsi="Cambria" w:cs="Arial"/>
        </w:rPr>
      </w:pPr>
      <w:r w:rsidRPr="00E00278">
        <w:rPr>
          <w:rFonts w:ascii="Cambria" w:hAnsi="Cambria" w:cs="Arial"/>
        </w:rPr>
        <w:t>z</w:t>
      </w:r>
      <w:r w:rsidR="005A61DD" w:rsidRPr="00E00278">
        <w:rPr>
          <w:rFonts w:ascii="Cambria" w:hAnsi="Cambria" w:cs="Arial"/>
        </w:rPr>
        <w:t xml:space="preserve">awarta w dniu ...................... w </w:t>
      </w:r>
      <w:r w:rsidR="005A2CD8" w:rsidRPr="00E00278">
        <w:rPr>
          <w:rFonts w:ascii="Cambria" w:hAnsi="Cambria" w:cs="Arial"/>
        </w:rPr>
        <w:t>.........................</w:t>
      </w:r>
      <w:r w:rsidR="005A61DD" w:rsidRPr="00E00278">
        <w:rPr>
          <w:rFonts w:ascii="Cambria" w:hAnsi="Cambria" w:cs="Arial"/>
        </w:rPr>
        <w:t xml:space="preserve"> pomiędzy:</w:t>
      </w:r>
    </w:p>
    <w:p w14:paraId="520E5EFD" w14:textId="77777777" w:rsidR="00DB6638" w:rsidRDefault="00DB6638" w:rsidP="00DB6638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Państwową Wyższą Szkołą Zawodową im. Witelona w Legnicy, ul. Sejmowa 5A, </w:t>
      </w:r>
    </w:p>
    <w:p w14:paraId="0C5EF0CC" w14:textId="77777777" w:rsidR="00DB6638" w:rsidRDefault="00DB6638" w:rsidP="00DB6638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59-220 Legnica, NIP </w:t>
      </w:r>
      <w:r>
        <w:rPr>
          <w:rFonts w:ascii="Cambria" w:hAnsi="Cambria" w:cs="Arial"/>
          <w:bCs/>
        </w:rPr>
        <w:t>691-19-94-675, REGON 390624793</w:t>
      </w:r>
    </w:p>
    <w:p w14:paraId="31487044" w14:textId="77777777" w:rsidR="00DB6638" w:rsidRDefault="00DB6638" w:rsidP="00DB6638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reprezentowaną przez </w:t>
      </w:r>
    </w:p>
    <w:p w14:paraId="4307B659" w14:textId="77777777" w:rsidR="00DB6638" w:rsidRDefault="00DB6638" w:rsidP="00DB6638">
      <w:pPr>
        <w:spacing w:before="120"/>
        <w:rPr>
          <w:rFonts w:ascii="Cambria" w:hAnsi="Cambria"/>
          <w:b/>
          <w:bCs/>
        </w:rPr>
      </w:pPr>
      <w:r>
        <w:rPr>
          <w:rFonts w:ascii="Cambria" w:hAnsi="Cambria" w:cs="Arial"/>
          <w:b/>
          <w:bCs/>
        </w:rPr>
        <w:t>Roberta Burbę - Kanclerza</w:t>
      </w:r>
    </w:p>
    <w:p w14:paraId="3AFDC63B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</w:rPr>
        <w:t xml:space="preserve">zwaną w dalszej części umowy </w:t>
      </w:r>
      <w:r w:rsidRPr="00E00278">
        <w:rPr>
          <w:rFonts w:ascii="Cambria" w:hAnsi="Cambria" w:cs="Arial"/>
          <w:b/>
          <w:bCs/>
          <w:i/>
          <w:iCs/>
        </w:rPr>
        <w:t>„Zamawiającym”</w:t>
      </w:r>
      <w:r w:rsidRPr="00E00278">
        <w:rPr>
          <w:rFonts w:ascii="Cambria" w:hAnsi="Cambria" w:cs="Arial"/>
          <w:b/>
          <w:bCs/>
        </w:rPr>
        <w:t>,</w:t>
      </w:r>
    </w:p>
    <w:p w14:paraId="34AA8A12" w14:textId="77777777" w:rsidR="005A61DD" w:rsidRPr="00E00278" w:rsidRDefault="005A61DD" w:rsidP="005A61DD">
      <w:pPr>
        <w:spacing w:before="120"/>
        <w:rPr>
          <w:rFonts w:ascii="Cambria" w:hAnsi="Cambria" w:cs="Arial"/>
        </w:rPr>
      </w:pPr>
      <w:r w:rsidRPr="00E00278">
        <w:rPr>
          <w:rFonts w:ascii="Cambria" w:hAnsi="Cambria" w:cs="Arial"/>
        </w:rPr>
        <w:t>a</w:t>
      </w:r>
    </w:p>
    <w:p w14:paraId="0D7F96B4" w14:textId="77777777" w:rsidR="005A61DD" w:rsidRPr="00E00278" w:rsidRDefault="005A61DD" w:rsidP="005A61DD">
      <w:pPr>
        <w:spacing w:before="120"/>
        <w:rPr>
          <w:rFonts w:ascii="Cambria" w:eastAsia="Arial Unicode MS" w:hAnsi="Cambria" w:cs="Arial"/>
        </w:rPr>
      </w:pPr>
      <w:r w:rsidRPr="00E00278">
        <w:rPr>
          <w:rFonts w:ascii="Cambria" w:hAnsi="Cambria" w:cs="Arial"/>
          <w:b/>
        </w:rPr>
        <w:t xml:space="preserve">................................. </w:t>
      </w:r>
      <w:r w:rsidRPr="00E00278">
        <w:rPr>
          <w:rFonts w:ascii="Cambria" w:eastAsia="Arial Unicode MS" w:hAnsi="Cambria" w:cs="Arial"/>
        </w:rPr>
        <w:t>z siedzibą w............................., przy ul. .............., wpisaną do rejestru przedsiębiorców przez Sąd Rejonowy ............... .  w ....................,  ..... Wydział Gospodarczy Krajowego Rejestru Sądowego pod numerem KRS ..............., posiadającą nr NIP:.........................., nr REGON: ............................</w:t>
      </w:r>
    </w:p>
    <w:p w14:paraId="72C539C6" w14:textId="77777777" w:rsidR="005A61DD" w:rsidRPr="00E00278" w:rsidRDefault="005A61DD" w:rsidP="005A61DD">
      <w:pPr>
        <w:spacing w:before="120"/>
        <w:rPr>
          <w:rFonts w:ascii="Cambria" w:eastAsia="Arial Unicode MS" w:hAnsi="Cambria" w:cs="Arial"/>
        </w:rPr>
      </w:pPr>
      <w:r w:rsidRPr="00E00278">
        <w:rPr>
          <w:rFonts w:ascii="Cambria" w:eastAsia="Arial Unicode MS" w:hAnsi="Cambria" w:cs="Arial"/>
        </w:rPr>
        <w:t>reprezentowaną przez:</w:t>
      </w:r>
    </w:p>
    <w:p w14:paraId="13465E96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  <w:b/>
          <w:bCs/>
        </w:rPr>
        <w:t>- .............................................</w:t>
      </w:r>
    </w:p>
    <w:p w14:paraId="0DA76B80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  <w:b/>
          <w:bCs/>
        </w:rPr>
        <w:t>- .............................................</w:t>
      </w:r>
    </w:p>
    <w:p w14:paraId="6AD3BA28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  <w:i/>
          <w:iCs/>
        </w:rPr>
      </w:pPr>
      <w:r w:rsidRPr="00E00278">
        <w:rPr>
          <w:rFonts w:ascii="Cambria" w:hAnsi="Cambria" w:cs="Arial"/>
        </w:rPr>
        <w:t xml:space="preserve">zwanym w dalszej części </w:t>
      </w:r>
      <w:r w:rsidRPr="00E00278">
        <w:rPr>
          <w:rFonts w:ascii="Cambria" w:hAnsi="Cambria" w:cs="Arial"/>
          <w:b/>
          <w:bCs/>
          <w:i/>
          <w:iCs/>
        </w:rPr>
        <w:t>„Wykonawcą”,</w:t>
      </w:r>
    </w:p>
    <w:p w14:paraId="57997442" w14:textId="77777777" w:rsidR="005A61DD" w:rsidRPr="00E00278" w:rsidRDefault="005A61DD" w:rsidP="005A61DD">
      <w:pPr>
        <w:spacing w:before="40"/>
        <w:rPr>
          <w:rFonts w:ascii="Cambria" w:hAnsi="Cambria" w:cs="Arial"/>
        </w:rPr>
      </w:pPr>
    </w:p>
    <w:p w14:paraId="7503ADE6" w14:textId="1FAAFDE5" w:rsidR="005A61DD" w:rsidRPr="00E00278" w:rsidRDefault="005A61DD" w:rsidP="005A61DD">
      <w:pPr>
        <w:rPr>
          <w:rFonts w:ascii="Cambria" w:hAnsi="Cambria"/>
          <w:b/>
        </w:rPr>
      </w:pPr>
      <w:r w:rsidRPr="00E00278">
        <w:rPr>
          <w:rFonts w:ascii="Cambria" w:hAnsi="Cambria" w:cs="Arial"/>
        </w:rPr>
        <w:t xml:space="preserve">wyłonionym zgodnie z ustawą z dnia 29 stycznia 2004 r. Prawo zamówień publicznych </w:t>
      </w:r>
      <w:r w:rsidRPr="00E00278">
        <w:rPr>
          <w:rFonts w:ascii="Cambria" w:hAnsi="Cambria"/>
        </w:rPr>
        <w:t>(Dz.U. z 201</w:t>
      </w:r>
      <w:r w:rsidR="00EF1E5D">
        <w:rPr>
          <w:rFonts w:ascii="Cambria" w:hAnsi="Cambria"/>
        </w:rPr>
        <w:t>8</w:t>
      </w:r>
      <w:r w:rsidRPr="00E00278">
        <w:rPr>
          <w:rFonts w:ascii="Cambria" w:hAnsi="Cambria"/>
        </w:rPr>
        <w:t xml:space="preserve"> r. poz.</w:t>
      </w:r>
      <w:r w:rsidR="00B74F8C" w:rsidRPr="00E00278">
        <w:rPr>
          <w:rFonts w:ascii="Cambria" w:hAnsi="Cambria"/>
        </w:rPr>
        <w:t xml:space="preserve"> </w:t>
      </w:r>
      <w:r w:rsidR="00E00278" w:rsidRPr="00E00278">
        <w:rPr>
          <w:rFonts w:ascii="Cambria" w:hAnsi="Cambria"/>
        </w:rPr>
        <w:t>1</w:t>
      </w:r>
      <w:r w:rsidR="00EF1E5D">
        <w:rPr>
          <w:rFonts w:ascii="Cambria" w:hAnsi="Cambria"/>
        </w:rPr>
        <w:t>986 z późn. zm.</w:t>
      </w:r>
      <w:r w:rsidRPr="00E00278">
        <w:rPr>
          <w:rFonts w:ascii="Cambria" w:hAnsi="Cambria"/>
        </w:rPr>
        <w:t>)</w:t>
      </w:r>
      <w:r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  <w:bCs/>
        </w:rPr>
        <w:t xml:space="preserve">w postępowaniu o udzielenie zamówienia publicznego, prowadzonym w trybie przetargu nieograniczonego </w:t>
      </w:r>
      <w:r w:rsidR="00B74F8C" w:rsidRPr="00E00278">
        <w:rPr>
          <w:rFonts w:ascii="Cambria" w:hAnsi="Cambria" w:cs="Arial"/>
        </w:rPr>
        <w:t>nr DA.262-0</w:t>
      </w:r>
      <w:r w:rsidR="00EF1E5D">
        <w:rPr>
          <w:rFonts w:ascii="Cambria" w:hAnsi="Cambria" w:cs="Arial"/>
        </w:rPr>
        <w:t>4</w:t>
      </w:r>
      <w:r w:rsidRPr="00E00278">
        <w:rPr>
          <w:rFonts w:ascii="Cambria" w:hAnsi="Cambria" w:cs="Arial"/>
        </w:rPr>
        <w:t>/201</w:t>
      </w:r>
      <w:r w:rsidR="00EF1E5D">
        <w:rPr>
          <w:rFonts w:ascii="Cambria" w:hAnsi="Cambria" w:cs="Arial"/>
        </w:rPr>
        <w:t>9</w:t>
      </w:r>
      <w:r w:rsidRPr="00E00278">
        <w:rPr>
          <w:rFonts w:ascii="Cambria" w:hAnsi="Cambria" w:cs="Arial"/>
          <w:bCs/>
        </w:rPr>
        <w:t xml:space="preserve"> na:</w:t>
      </w:r>
    </w:p>
    <w:p w14:paraId="29334C1D" w14:textId="77777777" w:rsidR="005A61DD" w:rsidRPr="00E00278" w:rsidRDefault="005A61DD" w:rsidP="005A61DD">
      <w:pPr>
        <w:jc w:val="center"/>
        <w:rPr>
          <w:rFonts w:ascii="Cambria" w:hAnsi="Cambria"/>
          <w:b/>
        </w:rPr>
      </w:pPr>
    </w:p>
    <w:p w14:paraId="2FFBBC3E" w14:textId="50A6BBA6" w:rsidR="00682952" w:rsidRPr="00E00278" w:rsidRDefault="00682952" w:rsidP="00682952">
      <w:pPr>
        <w:jc w:val="center"/>
        <w:rPr>
          <w:rFonts w:ascii="Cambria" w:hAnsi="Cambria" w:cs="Arial"/>
          <w:i/>
          <w:iCs/>
          <w:u w:val="single"/>
        </w:rPr>
      </w:pPr>
      <w:r w:rsidRPr="00E00278">
        <w:rPr>
          <w:rFonts w:ascii="Cambria" w:hAnsi="Cambria" w:cs="Arial"/>
          <w:b/>
          <w:i/>
          <w:iCs/>
        </w:rPr>
        <w:t>Dostawa sprzętu komputerowego</w:t>
      </w:r>
      <w:r w:rsidR="00EF1E5D">
        <w:rPr>
          <w:rFonts w:ascii="Cambria" w:hAnsi="Cambria" w:cs="Arial"/>
          <w:b/>
          <w:i/>
          <w:iCs/>
        </w:rPr>
        <w:t>, sieciowego</w:t>
      </w:r>
      <w:r w:rsidRPr="00E00278">
        <w:rPr>
          <w:rFonts w:ascii="Cambria" w:hAnsi="Cambria" w:cs="Arial"/>
          <w:b/>
          <w:i/>
          <w:iCs/>
        </w:rPr>
        <w:t xml:space="preserve"> i oprogramowania</w:t>
      </w:r>
      <w:r w:rsidR="00E00278" w:rsidRPr="00E00278">
        <w:rPr>
          <w:rFonts w:ascii="Cambria" w:hAnsi="Cambria" w:cs="Arial"/>
          <w:b/>
          <w:i/>
        </w:rPr>
        <w:br/>
        <w:t xml:space="preserve"> n</w:t>
      </w:r>
      <w:r w:rsidRPr="00E00278">
        <w:rPr>
          <w:rFonts w:ascii="Cambria" w:hAnsi="Cambria" w:cs="Arial"/>
          <w:b/>
          <w:i/>
        </w:rPr>
        <w:t>a potrzeb</w:t>
      </w:r>
      <w:r w:rsidR="00E00278" w:rsidRPr="00E00278">
        <w:rPr>
          <w:rFonts w:ascii="Cambria" w:hAnsi="Cambria" w:cs="Arial"/>
          <w:b/>
          <w:i/>
        </w:rPr>
        <w:t>y</w:t>
      </w:r>
      <w:r w:rsidRPr="00E00278">
        <w:rPr>
          <w:rFonts w:ascii="Cambria" w:hAnsi="Cambria" w:cs="Arial"/>
          <w:b/>
          <w:i/>
        </w:rPr>
        <w:t xml:space="preserve"> Państwowej Wyższej Szkoły Zawodowej im. Witelona w Legnicy</w:t>
      </w:r>
    </w:p>
    <w:p w14:paraId="677169D7" w14:textId="54B1C0E3" w:rsidR="00682952" w:rsidRPr="00E00278" w:rsidRDefault="00EF1E5D" w:rsidP="00B74F8C">
      <w:pPr>
        <w:pStyle w:val="Nagwek10"/>
        <w:shd w:val="clear" w:color="auto" w:fill="auto"/>
        <w:spacing w:before="0" w:after="0" w:line="276" w:lineRule="auto"/>
        <w:rPr>
          <w:rFonts w:ascii="Cambria" w:hAnsi="Cambria"/>
          <w:i w:val="0"/>
          <w:sz w:val="24"/>
          <w:szCs w:val="24"/>
        </w:rPr>
      </w:pPr>
      <w:r>
        <w:rPr>
          <w:rFonts w:ascii="Cambria" w:hAnsi="Cambria"/>
          <w:i w:val="0"/>
          <w:sz w:val="24"/>
          <w:szCs w:val="24"/>
        </w:rPr>
        <w:t xml:space="preserve">Zadanie nr </w:t>
      </w:r>
      <w:r w:rsidR="00233973">
        <w:rPr>
          <w:rFonts w:ascii="Cambria" w:hAnsi="Cambria"/>
          <w:i w:val="0"/>
          <w:sz w:val="24"/>
          <w:szCs w:val="24"/>
        </w:rPr>
        <w:t>2</w:t>
      </w:r>
    </w:p>
    <w:p w14:paraId="7A4F7267" w14:textId="77777777" w:rsidR="005A61DD" w:rsidRPr="00E00278" w:rsidRDefault="005A61DD" w:rsidP="005A2CD8">
      <w:pPr>
        <w:pStyle w:val="Tekstpodstawowy"/>
        <w:tabs>
          <w:tab w:val="left" w:pos="2712"/>
        </w:tabs>
        <w:spacing w:before="120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o następującej treści:</w:t>
      </w:r>
      <w:r w:rsidR="005A2CD8" w:rsidRPr="00E00278">
        <w:rPr>
          <w:rFonts w:ascii="Cambria" w:hAnsi="Cambria"/>
          <w:i w:val="0"/>
          <w:sz w:val="24"/>
          <w:u w:val="none"/>
        </w:rPr>
        <w:tab/>
      </w:r>
    </w:p>
    <w:p w14:paraId="54E4D3C6" w14:textId="77777777" w:rsidR="005A61DD" w:rsidRPr="00E00278" w:rsidRDefault="005A61DD" w:rsidP="005A61DD">
      <w:pPr>
        <w:spacing w:before="120"/>
        <w:jc w:val="center"/>
        <w:rPr>
          <w:rFonts w:ascii="Cambria" w:eastAsia="MS Mincho" w:hAnsi="Cambria" w:cs="Arial"/>
          <w:b/>
        </w:rPr>
      </w:pPr>
      <w:r w:rsidRPr="00E00278">
        <w:rPr>
          <w:rFonts w:ascii="Cambria" w:hAnsi="Cambria" w:cs="Arial"/>
          <w:b/>
        </w:rPr>
        <w:t xml:space="preserve">§ </w:t>
      </w:r>
      <w:r w:rsidRPr="00E00278">
        <w:rPr>
          <w:rFonts w:ascii="Cambria" w:eastAsia="MS Mincho" w:hAnsi="Cambria" w:cs="Arial"/>
          <w:b/>
        </w:rPr>
        <w:t>1.</w:t>
      </w:r>
    </w:p>
    <w:p w14:paraId="699D4498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Przedmiot umowy</w:t>
      </w:r>
    </w:p>
    <w:p w14:paraId="515D6A1D" w14:textId="4B50D6F7" w:rsidR="00DB4EAE" w:rsidRPr="00E00278" w:rsidRDefault="005A61DD" w:rsidP="00DB4EAE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00278">
        <w:rPr>
          <w:rFonts w:ascii="Cambria" w:hAnsi="Cambria" w:cs="Arial"/>
          <w:bCs/>
          <w:sz w:val="24"/>
          <w:szCs w:val="24"/>
        </w:rPr>
        <w:t xml:space="preserve">Przedmiotem umowy jest </w:t>
      </w:r>
      <w:r w:rsidRPr="00E00278">
        <w:rPr>
          <w:rFonts w:ascii="Cambria" w:hAnsi="Cambria" w:cs="Arial"/>
          <w:sz w:val="24"/>
          <w:szCs w:val="24"/>
        </w:rPr>
        <w:t>dostawa</w:t>
      </w:r>
      <w:r w:rsidR="00822F01">
        <w:rPr>
          <w:rFonts w:ascii="Cambria" w:hAnsi="Cambria" w:cs="Arial"/>
          <w:sz w:val="24"/>
          <w:szCs w:val="24"/>
        </w:rPr>
        <w:t>,</w:t>
      </w:r>
      <w:r w:rsidRPr="00E00278">
        <w:rPr>
          <w:rFonts w:ascii="Cambria" w:hAnsi="Cambria" w:cs="Arial"/>
          <w:sz w:val="24"/>
          <w:szCs w:val="24"/>
        </w:rPr>
        <w:t xml:space="preserve"> wraz z montażem</w:t>
      </w:r>
      <w:r w:rsidR="00822F01">
        <w:rPr>
          <w:rFonts w:ascii="Cambria" w:hAnsi="Cambria" w:cs="Arial"/>
          <w:sz w:val="24"/>
          <w:szCs w:val="24"/>
        </w:rPr>
        <w:t>,</w:t>
      </w:r>
      <w:r w:rsidRPr="00E00278">
        <w:rPr>
          <w:rFonts w:ascii="Cambria" w:hAnsi="Cambria" w:cs="Arial"/>
          <w:sz w:val="24"/>
          <w:szCs w:val="24"/>
        </w:rPr>
        <w:t xml:space="preserve"> wyposażenia informatycznego </w:t>
      </w:r>
      <w:r w:rsidRPr="00E00278">
        <w:rPr>
          <w:rFonts w:ascii="Cambria" w:hAnsi="Cambria" w:cs="Arial"/>
          <w:bCs/>
          <w:sz w:val="24"/>
          <w:szCs w:val="24"/>
        </w:rPr>
        <w:t>w asortymencie określonym w specyfikacji istotnych warunków zamówienia</w:t>
      </w:r>
      <w:r w:rsidR="00990FA8" w:rsidRPr="00E00278">
        <w:rPr>
          <w:rFonts w:ascii="Cambria" w:hAnsi="Cambria" w:cs="Arial"/>
          <w:bCs/>
          <w:sz w:val="24"/>
          <w:szCs w:val="24"/>
        </w:rPr>
        <w:t xml:space="preserve">, </w:t>
      </w:r>
      <w:r w:rsidR="00F5521D" w:rsidRPr="00E00278">
        <w:rPr>
          <w:rFonts w:ascii="Cambria" w:hAnsi="Cambria" w:cs="Arial"/>
          <w:bCs/>
          <w:sz w:val="24"/>
          <w:szCs w:val="24"/>
        </w:rPr>
        <w:t>stanowiącej Załącznik nr 1 do niniejszej umowy</w:t>
      </w:r>
      <w:r w:rsidRPr="00E00278">
        <w:rPr>
          <w:rFonts w:ascii="Cambria" w:hAnsi="Cambria" w:cs="Arial"/>
          <w:bCs/>
          <w:sz w:val="24"/>
          <w:szCs w:val="24"/>
        </w:rPr>
        <w:t xml:space="preserve"> </w:t>
      </w:r>
      <w:r w:rsidR="00F5521D" w:rsidRPr="00E00278">
        <w:rPr>
          <w:rFonts w:ascii="Cambria" w:hAnsi="Cambria" w:cs="Arial"/>
          <w:bCs/>
          <w:sz w:val="24"/>
          <w:szCs w:val="24"/>
        </w:rPr>
        <w:t xml:space="preserve">i </w:t>
      </w:r>
      <w:r w:rsidRPr="00E00278">
        <w:rPr>
          <w:rFonts w:ascii="Cambria" w:hAnsi="Cambria" w:cs="Arial"/>
          <w:bCs/>
          <w:sz w:val="24"/>
          <w:szCs w:val="24"/>
        </w:rPr>
        <w:t>ofercie Wykonawcy</w:t>
      </w:r>
      <w:r w:rsidR="00F5521D" w:rsidRPr="00E00278">
        <w:rPr>
          <w:rFonts w:ascii="Cambria" w:hAnsi="Cambria" w:cs="Arial"/>
          <w:bCs/>
          <w:sz w:val="24"/>
          <w:szCs w:val="24"/>
        </w:rPr>
        <w:t>, stanowiącej Załącznik nr 2 do niniejszej umowy.</w:t>
      </w:r>
    </w:p>
    <w:p w14:paraId="6C63A3ED" w14:textId="77777777" w:rsidR="00F5521D" w:rsidRPr="00E00278" w:rsidRDefault="005A61DD" w:rsidP="005A61DD">
      <w:pPr>
        <w:pStyle w:val="Default"/>
        <w:numPr>
          <w:ilvl w:val="0"/>
          <w:numId w:val="14"/>
        </w:numPr>
        <w:ind w:left="426" w:hanging="426"/>
        <w:jc w:val="both"/>
        <w:rPr>
          <w:rFonts w:ascii="Cambria" w:hAnsi="Cambria"/>
          <w:color w:val="auto"/>
        </w:rPr>
      </w:pPr>
      <w:r w:rsidRPr="00E00278">
        <w:rPr>
          <w:rFonts w:ascii="Cambria" w:hAnsi="Cambria"/>
          <w:color w:val="auto"/>
        </w:rPr>
        <w:t>Wykonawca w ramach niniejszej umowy zobowiązuje się do wykonania zadania obejmującego dostarczenie sprzętu komputerowego w ilości i o parametrach technicznych określonych w ofercie stanowiącej integralną część niniejszej umowy.</w:t>
      </w:r>
    </w:p>
    <w:p w14:paraId="4594A5DF" w14:textId="1ABC3BA7" w:rsidR="005A61DD" w:rsidRPr="00E00278" w:rsidRDefault="005A61DD" w:rsidP="00F5521D">
      <w:pPr>
        <w:pStyle w:val="Default"/>
        <w:ind w:left="426"/>
        <w:jc w:val="both"/>
        <w:rPr>
          <w:rFonts w:ascii="Cambria" w:hAnsi="Cambria"/>
          <w:color w:val="auto"/>
        </w:rPr>
      </w:pPr>
    </w:p>
    <w:p w14:paraId="72AC2FB4" w14:textId="54E281BF" w:rsidR="005A61DD" w:rsidRPr="00E00278" w:rsidRDefault="005A61DD" w:rsidP="005A61DD">
      <w:pPr>
        <w:pStyle w:val="Tekstpodstawowy"/>
        <w:jc w:val="center"/>
        <w:rPr>
          <w:rFonts w:ascii="Cambria" w:eastAsia="MS Mincho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Pr="00E00278">
        <w:rPr>
          <w:rFonts w:ascii="Cambria" w:eastAsia="MS Mincho" w:hAnsi="Cambria"/>
          <w:b/>
          <w:i w:val="0"/>
          <w:sz w:val="24"/>
          <w:u w:val="none"/>
        </w:rPr>
        <w:t>2.</w:t>
      </w:r>
    </w:p>
    <w:p w14:paraId="52AF0879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Termin wykonania umowy</w:t>
      </w:r>
    </w:p>
    <w:p w14:paraId="22279B36" w14:textId="77777777" w:rsidR="000D297F" w:rsidRDefault="00822F01" w:rsidP="000D297F">
      <w:pPr>
        <w:pStyle w:val="Tekstpodstawowy"/>
        <w:numPr>
          <w:ilvl w:val="0"/>
          <w:numId w:val="27"/>
        </w:numPr>
        <w:ind w:left="567" w:hanging="567"/>
        <w:rPr>
          <w:rFonts w:ascii="Cambria" w:hAnsi="Cambria"/>
          <w:i w:val="0"/>
          <w:sz w:val="24"/>
          <w:u w:val="none"/>
        </w:rPr>
      </w:pPr>
      <w:r>
        <w:rPr>
          <w:rFonts w:ascii="Cambria" w:hAnsi="Cambria"/>
          <w:i w:val="0"/>
          <w:sz w:val="24"/>
          <w:u w:val="none"/>
        </w:rPr>
        <w:t>Wykonawca zrealizuje zamówienie w terminie ………. (</w:t>
      </w:r>
      <w:r w:rsidRPr="00822F01">
        <w:rPr>
          <w:rFonts w:ascii="Cambria" w:hAnsi="Cambria"/>
          <w:sz w:val="24"/>
          <w:u w:val="none"/>
        </w:rPr>
        <w:t>zgodnie z ofertą</w:t>
      </w:r>
      <w:r>
        <w:rPr>
          <w:rFonts w:ascii="Cambria" w:hAnsi="Cambria"/>
          <w:i w:val="0"/>
          <w:sz w:val="24"/>
          <w:u w:val="none"/>
        </w:rPr>
        <w:t>)</w:t>
      </w:r>
      <w:r w:rsidR="000D297F">
        <w:rPr>
          <w:rFonts w:ascii="Cambria" w:hAnsi="Cambria"/>
          <w:i w:val="0"/>
          <w:sz w:val="24"/>
          <w:u w:val="none"/>
        </w:rPr>
        <w:t xml:space="preserve"> od dnia podpisania umowy, nie później niż do </w:t>
      </w:r>
      <w:r w:rsidR="000D297F" w:rsidRPr="000D297F">
        <w:rPr>
          <w:rFonts w:ascii="Cambria" w:hAnsi="Cambria"/>
          <w:b/>
          <w:i w:val="0"/>
          <w:sz w:val="24"/>
          <w:u w:val="none"/>
        </w:rPr>
        <w:t>25 marca 2019</w:t>
      </w:r>
      <w:r w:rsidR="000D297F">
        <w:rPr>
          <w:rFonts w:ascii="Cambria" w:hAnsi="Cambria"/>
          <w:i w:val="0"/>
          <w:sz w:val="24"/>
          <w:u w:val="none"/>
        </w:rPr>
        <w:t xml:space="preserve"> r. </w:t>
      </w:r>
    </w:p>
    <w:p w14:paraId="5498539E" w14:textId="62278BB5" w:rsidR="00233973" w:rsidRPr="00E00278" w:rsidRDefault="00233973" w:rsidP="000D297F">
      <w:pPr>
        <w:pStyle w:val="Tekstpodstawowy"/>
        <w:numPr>
          <w:ilvl w:val="0"/>
          <w:numId w:val="27"/>
        </w:numPr>
        <w:ind w:left="567" w:hanging="567"/>
        <w:rPr>
          <w:rFonts w:ascii="Cambria" w:hAnsi="Cambria"/>
          <w:i w:val="0"/>
          <w:sz w:val="24"/>
          <w:u w:val="none"/>
        </w:rPr>
      </w:pPr>
      <w:r w:rsidRPr="005F093F">
        <w:rPr>
          <w:rFonts w:ascii="Cambria" w:hAnsi="Cambria"/>
          <w:i w:val="0"/>
          <w:sz w:val="24"/>
          <w:u w:val="none"/>
        </w:rPr>
        <w:t>Za realizację zamówienia uważa się dostarczenie pełnego zamówionego asortymentu do siedziby Zamawiającego wskazanej w SIWZ.</w:t>
      </w:r>
    </w:p>
    <w:p w14:paraId="41C0797F" w14:textId="7777777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lastRenderedPageBreak/>
        <w:t>§ 3.</w:t>
      </w:r>
    </w:p>
    <w:p w14:paraId="32A9860F" w14:textId="74C0F45B" w:rsidR="005A61DD" w:rsidRPr="00F91C6B" w:rsidRDefault="005A61DD" w:rsidP="00F91C6B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Zobowiązania stron</w:t>
      </w:r>
    </w:p>
    <w:p w14:paraId="2C88C352" w14:textId="27F0A6A9" w:rsidR="005A61DD" w:rsidRPr="00E00278" w:rsidRDefault="005A61DD" w:rsidP="00E00278">
      <w:pPr>
        <w:pStyle w:val="Tekstpodstawowywcity2"/>
        <w:numPr>
          <w:ilvl w:val="0"/>
          <w:numId w:val="4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C014D8">
        <w:rPr>
          <w:rFonts w:ascii="Cambria" w:hAnsi="Cambria"/>
          <w:spacing w:val="2"/>
          <w:sz w:val="24"/>
        </w:rPr>
        <w:t>Wykonawca oświadcza, iż posiada kwalifikacje i uprawnienia wymagane do</w:t>
      </w:r>
      <w:r w:rsidR="00822F01" w:rsidRPr="00C014D8">
        <w:rPr>
          <w:rFonts w:ascii="Cambria" w:hAnsi="Cambria"/>
          <w:spacing w:val="2"/>
          <w:sz w:val="24"/>
        </w:rPr>
        <w:t> </w:t>
      </w:r>
      <w:r w:rsidRPr="00C014D8">
        <w:rPr>
          <w:rFonts w:ascii="Cambria" w:hAnsi="Cambria"/>
          <w:spacing w:val="2"/>
          <w:sz w:val="24"/>
        </w:rPr>
        <w:t>prawidłowego</w:t>
      </w:r>
      <w:r w:rsidRPr="00822F01">
        <w:rPr>
          <w:rFonts w:ascii="Cambria" w:hAnsi="Cambria"/>
          <w:spacing w:val="-2"/>
          <w:sz w:val="24"/>
        </w:rPr>
        <w:t xml:space="preserve"> wykonania</w:t>
      </w:r>
      <w:r w:rsidRPr="00E00278">
        <w:rPr>
          <w:rFonts w:ascii="Cambria" w:hAnsi="Cambria"/>
          <w:sz w:val="24"/>
        </w:rPr>
        <w:t xml:space="preserve"> przedmiotu umowy i zobowiązuje się do realizacji umowy z należytą starannością.</w:t>
      </w:r>
    </w:p>
    <w:p w14:paraId="15B9DA69" w14:textId="77777777" w:rsidR="005A61DD" w:rsidRPr="00E00278" w:rsidRDefault="005A61DD" w:rsidP="00E00278">
      <w:pPr>
        <w:pStyle w:val="Tekstpodstawowywcity2"/>
        <w:numPr>
          <w:ilvl w:val="0"/>
          <w:numId w:val="4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Przy wykonywaniu umowy Wykonawca ponosi odpowiedzialność za:</w:t>
      </w:r>
    </w:p>
    <w:p w14:paraId="15FCBBC6" w14:textId="77777777" w:rsidR="005A61DD" w:rsidRPr="00E00278" w:rsidRDefault="005A61DD" w:rsidP="00E00278">
      <w:pPr>
        <w:pStyle w:val="Tekstpodstawowywcity2"/>
        <w:numPr>
          <w:ilvl w:val="0"/>
          <w:numId w:val="5"/>
        </w:numPr>
        <w:tabs>
          <w:tab w:val="clear" w:pos="720"/>
          <w:tab w:val="num" w:pos="426"/>
        </w:tabs>
        <w:spacing w:line="240" w:lineRule="auto"/>
        <w:ind w:left="567" w:hanging="567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kompetentne, rzetelne i terminowe wykonanie przedmiotu umowy,</w:t>
      </w:r>
    </w:p>
    <w:p w14:paraId="1BBC554D" w14:textId="77777777" w:rsidR="005A61DD" w:rsidRPr="00E00278" w:rsidRDefault="005A61DD" w:rsidP="004603DA">
      <w:pPr>
        <w:pStyle w:val="Tekstpodstawowywcity2"/>
        <w:numPr>
          <w:ilvl w:val="0"/>
          <w:numId w:val="5"/>
        </w:numPr>
        <w:tabs>
          <w:tab w:val="clear" w:pos="72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wszelkie szkody wyrządzone w mieniu zamawiającego przez osoby zatrudnione przez Wykonawcę przy wykonywaniu umowy.</w:t>
      </w:r>
    </w:p>
    <w:p w14:paraId="2321318F" w14:textId="77777777" w:rsidR="005A61DD" w:rsidRPr="00E00278" w:rsidRDefault="005A61DD" w:rsidP="00E00278">
      <w:pPr>
        <w:pStyle w:val="Tekstpodstawowywcity2"/>
        <w:numPr>
          <w:ilvl w:val="0"/>
          <w:numId w:val="7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Zamawiający zobowiązuje się w zakresie od niego zależnym, do zapewnienia Wykonawcy warunków do sprawnej i zgodnej z zasadami wynikającymi z niniejszej umowy realizacji przedmiotu umowy.</w:t>
      </w:r>
    </w:p>
    <w:p w14:paraId="4B76F279" w14:textId="77777777" w:rsidR="005A61DD" w:rsidRPr="00E00278" w:rsidRDefault="005A61DD" w:rsidP="005A61DD">
      <w:pPr>
        <w:pStyle w:val="Tekstpodstawowy"/>
        <w:rPr>
          <w:rFonts w:ascii="Cambria" w:hAnsi="Cambria"/>
          <w:sz w:val="24"/>
        </w:rPr>
      </w:pPr>
    </w:p>
    <w:p w14:paraId="2D40D64A" w14:textId="7777777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>§ 4.</w:t>
      </w:r>
    </w:p>
    <w:p w14:paraId="0BB4F6AF" w14:textId="16C3E8A6" w:rsidR="005A61DD" w:rsidRPr="00F91C6B" w:rsidRDefault="005A61DD" w:rsidP="00F91C6B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Zasady realizacji przedmiotu umowy</w:t>
      </w:r>
    </w:p>
    <w:p w14:paraId="38683E9D" w14:textId="09E56DE3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Wykonawca zobowiązuje się do dostarczania przedmiotu umowy na swój koszt i ryzyko, własnym transportem, po uprzednim powiadomieniu Zamawiającego. </w:t>
      </w:r>
    </w:p>
    <w:p w14:paraId="1236D8DE" w14:textId="3C395E7E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Strony przewidują możliwość realizowania przedmiotu umowy w postaci częściowych dostaw, </w:t>
      </w:r>
      <w:r w:rsidR="00BD0795">
        <w:rPr>
          <w:rFonts w:ascii="Cambria" w:hAnsi="Cambria" w:cs="Arial"/>
        </w:rPr>
        <w:t>w okresie nie dłuższym</w:t>
      </w:r>
      <w:r w:rsidRPr="00E00278">
        <w:rPr>
          <w:rFonts w:ascii="Cambria" w:hAnsi="Cambria" w:cs="Arial"/>
        </w:rPr>
        <w:t xml:space="preserve"> jednak niż termin określony w § 2 niniejszej umowy.</w:t>
      </w:r>
    </w:p>
    <w:p w14:paraId="5D2A693B" w14:textId="77777777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Dostawy częściowe, o których mowa w ust. 2 wymagają:</w:t>
      </w:r>
    </w:p>
    <w:p w14:paraId="3F13D932" w14:textId="77777777" w:rsidR="005A61DD" w:rsidRPr="00E00278" w:rsidRDefault="005A61DD" w:rsidP="00241AAB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1) </w:t>
      </w:r>
      <w:r w:rsidRPr="00E00278">
        <w:rPr>
          <w:rFonts w:ascii="Cambria" w:hAnsi="Cambria" w:cs="Arial"/>
        </w:rPr>
        <w:tab/>
        <w:t>uprzedniego, pisemnego uzgodnienia pomiędzy stronami umowy,</w:t>
      </w:r>
    </w:p>
    <w:p w14:paraId="7780280E" w14:textId="52CE1A7A" w:rsidR="005A61DD" w:rsidRPr="00E00278" w:rsidRDefault="005A61DD" w:rsidP="00241AAB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2) </w:t>
      </w:r>
      <w:r w:rsidRPr="00E00278">
        <w:rPr>
          <w:rFonts w:ascii="Cambria" w:hAnsi="Cambria" w:cs="Arial"/>
        </w:rPr>
        <w:tab/>
        <w:t>sporządzenia przez Wykonawcę dla Zamawiającego pisemnej informacji dotyczącej częściowej dostawy, a w szczególności ilość i rodzaj sprzętu dostarczanego w</w:t>
      </w:r>
      <w:r w:rsidR="00E2724B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ramach dostawy częściowej. </w:t>
      </w:r>
    </w:p>
    <w:p w14:paraId="0A8D9993" w14:textId="77777777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4.</w:t>
      </w:r>
      <w:r w:rsidRPr="00E00278">
        <w:rPr>
          <w:rFonts w:ascii="Cambria" w:hAnsi="Cambria" w:cs="Arial"/>
        </w:rPr>
        <w:tab/>
        <w:t>Protokół dostawy częściowej podpisany przez przedstawicieli Wykonawcy i Zamawiającego stwierdza kompletność, poprawność i zgodność dostawy.</w:t>
      </w:r>
    </w:p>
    <w:p w14:paraId="754952DF" w14:textId="77777777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5.</w:t>
      </w:r>
      <w:r w:rsidRPr="00E00278">
        <w:rPr>
          <w:rFonts w:ascii="Cambria" w:hAnsi="Cambria" w:cs="Arial"/>
        </w:rPr>
        <w:tab/>
        <w:t>Podpisanie protokołu, o którym mowa w ust. 6 i dokonanie odbioru częściowego sprzętu w ramach dostawy nie pozbawia Zamawiającego prawa do zgłaszania reklamacji z tytułu jego ilości i jakości oraz dochodzenia roszczeń z tytułu kar umownych. Zamawiający ma prawo do składania reklamacji dotyczących ilości i jakości dostarczonego sprzętu za pomocą pisma, faksu lub poczty elektronicznej, które to formy są wiążące dla Wykonawcy.</w:t>
      </w:r>
    </w:p>
    <w:p w14:paraId="18FD373D" w14:textId="42492DA4" w:rsidR="005A61DD" w:rsidRPr="00E00278" w:rsidRDefault="005A61DD" w:rsidP="00B74F8C">
      <w:pPr>
        <w:numPr>
          <w:ilvl w:val="0"/>
          <w:numId w:val="13"/>
        </w:numPr>
        <w:tabs>
          <w:tab w:val="clear" w:pos="927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Całkowitą realizację przedmiotu umowy potwierdzi protokół odbioru końcowego sporządzony przez strony umowy. Szczegółowe warunki i zasady dokonania odbioru końcowego przedmiotu umowy podano w § </w:t>
      </w:r>
      <w:r w:rsidR="002E1E6F" w:rsidRPr="00E00278">
        <w:rPr>
          <w:rFonts w:ascii="Cambria" w:hAnsi="Cambria" w:cs="Arial"/>
        </w:rPr>
        <w:t>7</w:t>
      </w:r>
      <w:r w:rsidRPr="00E00278">
        <w:rPr>
          <w:rFonts w:ascii="Cambria" w:hAnsi="Cambria" w:cs="Arial"/>
        </w:rPr>
        <w:t xml:space="preserve"> umowy.</w:t>
      </w:r>
    </w:p>
    <w:p w14:paraId="453CED4F" w14:textId="77777777" w:rsidR="005A61DD" w:rsidRPr="00E00278" w:rsidRDefault="005A61DD" w:rsidP="00B74F8C">
      <w:pPr>
        <w:numPr>
          <w:ilvl w:val="0"/>
          <w:numId w:val="13"/>
        </w:numPr>
        <w:tabs>
          <w:tab w:val="clear" w:pos="927"/>
          <w:tab w:val="num" w:pos="-567"/>
        </w:tabs>
        <w:ind w:left="567" w:hanging="56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Do realizacji niniejszej umowy wyznacza się:</w:t>
      </w:r>
    </w:p>
    <w:p w14:paraId="4AA086EE" w14:textId="296B2EE9" w:rsidR="005A61DD" w:rsidRPr="00E00278" w:rsidRDefault="005A61DD" w:rsidP="005A61DD">
      <w:pPr>
        <w:numPr>
          <w:ilvl w:val="0"/>
          <w:numId w:val="10"/>
        </w:numPr>
        <w:spacing w:line="480" w:lineRule="auto"/>
        <w:ind w:left="1077" w:hanging="35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ze strony zamawiającego</w:t>
      </w:r>
      <w:r w:rsidR="005A2CD8" w:rsidRPr="00E00278">
        <w:rPr>
          <w:rFonts w:ascii="Cambria" w:hAnsi="Cambria" w:cs="Arial"/>
        </w:rPr>
        <w:t xml:space="preserve"> Pan/i</w:t>
      </w:r>
      <w:r w:rsidRPr="00E00278">
        <w:rPr>
          <w:rFonts w:ascii="Cambria" w:hAnsi="Cambria" w:cs="Arial"/>
        </w:rPr>
        <w:t xml:space="preserve">.................................... </w:t>
      </w:r>
    </w:p>
    <w:p w14:paraId="0B6538F9" w14:textId="77777777" w:rsidR="005A61DD" w:rsidRDefault="005A61DD" w:rsidP="005A61DD">
      <w:pPr>
        <w:numPr>
          <w:ilvl w:val="0"/>
          <w:numId w:val="10"/>
        </w:numPr>
        <w:ind w:left="1077" w:hanging="35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ze strony wykonawcy: ………………………</w:t>
      </w:r>
    </w:p>
    <w:p w14:paraId="45475A22" w14:textId="77777777" w:rsidR="005A61DD" w:rsidRPr="00E00278" w:rsidRDefault="005A61DD" w:rsidP="005A61DD">
      <w:pPr>
        <w:pStyle w:val="Tekstpodstawowy"/>
        <w:widowControl w:val="0"/>
        <w:numPr>
          <w:ilvl w:val="0"/>
          <w:numId w:val="13"/>
        </w:numPr>
        <w:tabs>
          <w:tab w:val="clear" w:pos="927"/>
        </w:tabs>
        <w:ind w:left="567" w:hanging="567"/>
        <w:jc w:val="left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Osoby wyznaczone do realizacji umowy mają prawo do podpisywania protokołów częściowych oraz protokołu końcowego.</w:t>
      </w:r>
    </w:p>
    <w:p w14:paraId="20BBFC2F" w14:textId="5F8A602A" w:rsidR="00A35B2F" w:rsidRPr="00E00278" w:rsidRDefault="00A35B2F" w:rsidP="00A35B2F">
      <w:pPr>
        <w:pStyle w:val="Tretekstu"/>
        <w:spacing w:before="120" w:line="360" w:lineRule="auto"/>
        <w:contextualSpacing/>
        <w:jc w:val="center"/>
        <w:rPr>
          <w:rFonts w:ascii="Cambria" w:hAnsi="Cambria"/>
          <w:b/>
          <w:bCs/>
          <w:iCs/>
          <w:sz w:val="24"/>
          <w:szCs w:val="24"/>
        </w:rPr>
      </w:pPr>
      <w:r w:rsidRPr="00E00278">
        <w:rPr>
          <w:rFonts w:ascii="Cambria" w:hAnsi="Cambria"/>
          <w:b/>
          <w:bCs/>
          <w:iCs/>
          <w:sz w:val="24"/>
          <w:szCs w:val="24"/>
        </w:rPr>
        <w:t>§ 5</w:t>
      </w:r>
    </w:p>
    <w:p w14:paraId="5A980E63" w14:textId="16B95DCE" w:rsidR="00256846" w:rsidRPr="00E00278" w:rsidRDefault="00256846" w:rsidP="00A35B2F">
      <w:pPr>
        <w:pStyle w:val="Tretekstu"/>
        <w:spacing w:before="120" w:line="360" w:lineRule="auto"/>
        <w:contextualSpacing/>
        <w:jc w:val="center"/>
        <w:rPr>
          <w:rFonts w:ascii="Cambria" w:hAnsi="Cambria"/>
          <w:b/>
          <w:bCs/>
          <w:iCs/>
          <w:sz w:val="24"/>
          <w:szCs w:val="24"/>
        </w:rPr>
      </w:pPr>
      <w:r w:rsidRPr="00E00278">
        <w:rPr>
          <w:rFonts w:ascii="Cambria" w:hAnsi="Cambria"/>
          <w:b/>
          <w:bCs/>
          <w:iCs/>
          <w:sz w:val="24"/>
          <w:szCs w:val="24"/>
        </w:rPr>
        <w:t>Warunki dostawy licencji na oprogramowanie</w:t>
      </w:r>
    </w:p>
    <w:p w14:paraId="66C66D64" w14:textId="37822310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 ramach realizacji przedmiotu umowy, Wykonawca dostarczy Zamawiającemu licencje na używanie oprogramowania dostarczonego w ramach realiz</w:t>
      </w:r>
      <w:r w:rsidR="00CD6C6C">
        <w:rPr>
          <w:rFonts w:ascii="Cambria" w:hAnsi="Cambria"/>
          <w:iCs/>
          <w:sz w:val="24"/>
          <w:szCs w:val="24"/>
        </w:rPr>
        <w:t>acji przedmiotu niniejszej umowy</w:t>
      </w:r>
      <w:r w:rsidRPr="00E00278">
        <w:rPr>
          <w:rFonts w:ascii="Cambria" w:hAnsi="Cambria"/>
          <w:iCs/>
          <w:sz w:val="24"/>
          <w:szCs w:val="24"/>
        </w:rPr>
        <w:t>.</w:t>
      </w:r>
    </w:p>
    <w:p w14:paraId="655F78C2" w14:textId="708AB974" w:rsidR="00A35B2F" w:rsidRPr="00E00278" w:rsidRDefault="00A35B2F" w:rsidP="004D0678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lastRenderedPageBreak/>
        <w:t>Wykonawca gwarantuje, że oprogramowanie dostarczone w ramach realizacji przedmiotu umowy, nie będące własnością Wykonawcy, będzie wolne od wad prawnych, zostanie dostarczone Zamawiającemu zgodnie z intencją zawartych umów dealerskich, licencyjnych i innych zawartych pomiędzy Wykonawcą a ich prawnymi właścicielami, a w szczególności nie będzie naruszało praw autorskich osób trzecich, przepisów Ustawy z dnia 16 kwietnia 1993 o zwalczaniu nieuczciwej konkurencji (</w:t>
      </w:r>
      <w:r w:rsidR="004D0678" w:rsidRPr="004D0678">
        <w:rPr>
          <w:rFonts w:ascii="Cambria" w:hAnsi="Cambria"/>
          <w:iCs/>
          <w:sz w:val="24"/>
          <w:szCs w:val="24"/>
        </w:rPr>
        <w:t>t.j.</w:t>
      </w:r>
      <w:r w:rsidR="00F8728C">
        <w:rPr>
          <w:rFonts w:ascii="Cambria" w:hAnsi="Cambria"/>
          <w:iCs/>
          <w:sz w:val="24"/>
          <w:szCs w:val="24"/>
        </w:rPr>
        <w:t> </w:t>
      </w:r>
      <w:r w:rsidR="004D0678" w:rsidRPr="004D0678">
        <w:rPr>
          <w:rFonts w:ascii="Cambria" w:hAnsi="Cambria"/>
          <w:iCs/>
          <w:sz w:val="24"/>
          <w:szCs w:val="24"/>
        </w:rPr>
        <w:t>Dz.U. z 2018 r. poz. 419</w:t>
      </w:r>
      <w:r w:rsidR="00F8728C">
        <w:rPr>
          <w:rFonts w:ascii="Cambria" w:hAnsi="Cambria"/>
          <w:iCs/>
          <w:sz w:val="24"/>
          <w:szCs w:val="24"/>
        </w:rPr>
        <w:t xml:space="preserve"> </w:t>
      </w:r>
      <w:r w:rsidRPr="00E00278">
        <w:rPr>
          <w:rFonts w:ascii="Cambria" w:hAnsi="Cambria"/>
          <w:iCs/>
          <w:sz w:val="24"/>
          <w:szCs w:val="24"/>
        </w:rPr>
        <w:t>), oraz nie mają miejsca żadne inne okoliczności, które mogłyby narazić Zamawiającego na odpowiedzialność wobec osób trzecich z tytułu eksploatacji dostarczonego oprogramowania.</w:t>
      </w:r>
    </w:p>
    <w:p w14:paraId="1AA885BE" w14:textId="77777777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 przypadku wystąpienia przez osoby trzecie z roszczeniami wobec Zamawiającego wynikającymi z ewentualnych naruszeń autorskich praw majątkowych, dóbr osobistych lub innych praw, jak również wszelkimi innymi roszczeniami powstałymi w wyniku korzystania przez Zamawiającego lub osoby trzecie z  oprogramowania, którego dostawa stanowi przedmiot niniejszej umowy, Wykonawca zobowiązuje się do podjęcia na swój koszt wszelkich kroków prawnych zapewniających Zamawiającemu należytą ochronę przed takimi roszczeniami, a w szczególności zobowiązuje się wstąpić w miejsce Zamawiającego lub w przypadku braku takiej możliwości – przystąpić po stronie Zamawiającego do wszelkich postępowań toczących się przeciwko Zamawiającemu.</w:t>
      </w:r>
    </w:p>
    <w:p w14:paraId="4E1F86A4" w14:textId="47D3DA06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zobowiązany jest zwrócić Zamawiającemu wypłacone przez niego kwoty odszkodowań i innych należności wynikających z ewentualnych naruszeń autorskich praw majątkowych osób trzecich, dóbr osobistych lub innych praw osób trzecich, powstałych w wyniku korzystania przez Zamawiającego lub osoby trzecie, z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oprogramowania, którego dostawa stanowi przedmiot niniejszej umowy.</w:t>
      </w:r>
    </w:p>
    <w:p w14:paraId="2A7D1965" w14:textId="57175EB7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zobowiązany jest do zwrotu Zamawiającemu kwoty, o której mowa w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ust.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4, w terminie 14 dni od dnia doręczenia Wykonawcy przez Zamawiającego, pisemnego żądania jej zwrotu.</w:t>
      </w:r>
    </w:p>
    <w:p w14:paraId="1C440D0A" w14:textId="36255FBD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dostarczy Zamawiającemu, w ramach wynagrodzenia, o którym mowa w</w:t>
      </w:r>
      <w:r w:rsidR="00F8728C">
        <w:rPr>
          <w:rFonts w:ascii="Cambria" w:hAnsi="Cambria"/>
          <w:iCs/>
          <w:sz w:val="24"/>
          <w:szCs w:val="24"/>
        </w:rPr>
        <w:t> </w:t>
      </w:r>
      <w:r w:rsidR="002E1E6F" w:rsidRPr="00E00278">
        <w:rPr>
          <w:rFonts w:ascii="Cambria" w:hAnsi="Cambria" w:cs="Arial"/>
          <w:sz w:val="24"/>
          <w:szCs w:val="24"/>
        </w:rPr>
        <w:t>§ 6</w:t>
      </w:r>
      <w:r w:rsidRPr="00E00278">
        <w:rPr>
          <w:rFonts w:ascii="Cambria" w:hAnsi="Cambria"/>
          <w:iCs/>
          <w:sz w:val="24"/>
          <w:szCs w:val="24"/>
        </w:rPr>
        <w:t xml:space="preserve">   licencje na dostarczone oprogramowanie na warunkach producentów tego oprogramowania, umożliwiających Zamawiającemu lub osobom trzecim korzystanie z oprogramowania, zgodnie z jego przeznaczeniem.</w:t>
      </w:r>
    </w:p>
    <w:p w14:paraId="55724126" w14:textId="28C1FD5E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6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1B3A3A67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Wynagrodzenie</w:t>
      </w:r>
    </w:p>
    <w:p w14:paraId="49CB4F83" w14:textId="5447B397" w:rsidR="005A2CD8" w:rsidRPr="00E00278" w:rsidRDefault="005A61DD" w:rsidP="005A61DD">
      <w:pPr>
        <w:pStyle w:val="Styl1"/>
        <w:widowControl/>
        <w:autoSpaceDE/>
        <w:autoSpaceDN/>
        <w:spacing w:before="0"/>
        <w:ind w:left="567" w:hanging="567"/>
        <w:rPr>
          <w:rFonts w:ascii="Cambria" w:hAnsi="Cambria"/>
        </w:rPr>
      </w:pPr>
      <w:r w:rsidRPr="00E00278">
        <w:rPr>
          <w:rFonts w:ascii="Cambria" w:hAnsi="Cambria"/>
        </w:rPr>
        <w:t>1.</w:t>
      </w:r>
      <w:r w:rsidRPr="00E00278">
        <w:rPr>
          <w:rFonts w:ascii="Cambria" w:hAnsi="Cambria"/>
        </w:rPr>
        <w:tab/>
        <w:t>Zamawiający zobowiązuje się do zapłaty na rzecz Wykonawcy</w:t>
      </w:r>
      <w:r w:rsidR="00984C0C">
        <w:rPr>
          <w:rFonts w:ascii="Cambria" w:hAnsi="Cambria"/>
        </w:rPr>
        <w:t xml:space="preserve"> kwoty:</w:t>
      </w:r>
    </w:p>
    <w:p w14:paraId="17B62EE2" w14:textId="66371D33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 xml:space="preserve">netto  ..................................... zł (słownie: ....................................................................zł) </w:t>
      </w:r>
    </w:p>
    <w:p w14:paraId="433142DB" w14:textId="1F551E54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>oraz podatek VAT w aktualnie obowiązującej wysokości, ................</w:t>
      </w:r>
      <w:r w:rsidR="00F44085">
        <w:rPr>
          <w:rFonts w:ascii="Cambria" w:hAnsi="Cambria"/>
        </w:rPr>
        <w:t>.......</w:t>
      </w:r>
      <w:r w:rsidRPr="00E00278">
        <w:rPr>
          <w:rFonts w:ascii="Cambria" w:hAnsi="Cambria"/>
        </w:rPr>
        <w:t>...%</w:t>
      </w:r>
    </w:p>
    <w:p w14:paraId="53DEB296" w14:textId="1DD56A20" w:rsidR="005A61DD" w:rsidRPr="00E00278" w:rsidRDefault="00F44085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>
        <w:rPr>
          <w:rFonts w:ascii="Cambria" w:hAnsi="Cambria"/>
        </w:rPr>
        <w:t>……….</w:t>
      </w:r>
      <w:r w:rsidR="005A61DD" w:rsidRPr="00E00278">
        <w:rPr>
          <w:rFonts w:ascii="Cambria" w:hAnsi="Cambria"/>
        </w:rPr>
        <w:t>......................................zł</w:t>
      </w:r>
      <w:r w:rsidR="008B42D7" w:rsidRPr="00E00278">
        <w:rPr>
          <w:rFonts w:ascii="Cambria" w:hAnsi="Cambria"/>
        </w:rPr>
        <w:t xml:space="preserve">, </w:t>
      </w:r>
      <w:r w:rsidR="005A2CD8" w:rsidRPr="00E00278">
        <w:rPr>
          <w:rFonts w:ascii="Cambria" w:hAnsi="Cambria"/>
        </w:rPr>
        <w:t xml:space="preserve"> </w:t>
      </w:r>
      <w:r w:rsidR="005A61DD" w:rsidRPr="00E00278">
        <w:rPr>
          <w:rFonts w:ascii="Cambria" w:hAnsi="Cambria"/>
        </w:rPr>
        <w:t>Co daje razem brutto ........................................... zł</w:t>
      </w:r>
    </w:p>
    <w:p w14:paraId="2175F4F8" w14:textId="77777777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>(słownie:....................................................................................zł)</w:t>
      </w:r>
    </w:p>
    <w:p w14:paraId="2D6B053D" w14:textId="77777777" w:rsidR="00233973" w:rsidRPr="00E00278" w:rsidRDefault="00233973" w:rsidP="00233973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>
        <w:rPr>
          <w:rFonts w:asciiTheme="majorHAnsi" w:hAnsiTheme="majorHAnsi"/>
        </w:rPr>
        <w:t>Z</w:t>
      </w:r>
      <w:r w:rsidRPr="003F0771">
        <w:rPr>
          <w:rFonts w:asciiTheme="majorHAnsi" w:hAnsiTheme="majorHAnsi"/>
        </w:rPr>
        <w:t>godn</w:t>
      </w:r>
      <w:r>
        <w:rPr>
          <w:rFonts w:asciiTheme="majorHAnsi" w:hAnsiTheme="majorHAnsi"/>
        </w:rPr>
        <w:t>ie z art. 91 ust. 3a ustawy Pzp</w:t>
      </w:r>
      <w:r w:rsidRPr="003F0771">
        <w:rPr>
          <w:rFonts w:asciiTheme="majorHAnsi" w:hAnsiTheme="majorHAnsi"/>
        </w:rPr>
        <w:t>, wybór oferty</w:t>
      </w:r>
      <w:r>
        <w:rPr>
          <w:rFonts w:asciiTheme="majorHAnsi" w:hAnsiTheme="majorHAnsi"/>
        </w:rPr>
        <w:t xml:space="preserve"> </w:t>
      </w:r>
      <w:r w:rsidRPr="003F0771">
        <w:rPr>
          <w:rFonts w:asciiTheme="majorHAnsi" w:hAnsiTheme="majorHAnsi"/>
        </w:rPr>
        <w:t>będzie prowadzić do powstania u zamawiającego</w:t>
      </w:r>
      <w:r>
        <w:rPr>
          <w:rFonts w:asciiTheme="majorHAnsi" w:hAnsiTheme="majorHAnsi"/>
        </w:rPr>
        <w:t xml:space="preserve"> </w:t>
      </w:r>
      <w:r w:rsidRPr="003F0771">
        <w:rPr>
          <w:rFonts w:asciiTheme="majorHAnsi" w:hAnsiTheme="majorHAnsi"/>
        </w:rPr>
        <w:t>obowiązku podatkowego, zgodnie z przepisami o podatku od towarów i usług</w:t>
      </w:r>
      <w:r>
        <w:rPr>
          <w:rFonts w:asciiTheme="majorHAnsi" w:hAnsiTheme="majorHAnsi"/>
        </w:rPr>
        <w:t xml:space="preserve"> w kwocie: </w:t>
      </w:r>
      <w:r>
        <w:rPr>
          <w:rFonts w:asciiTheme="majorHAnsi" w:hAnsiTheme="majorHAnsi"/>
          <w:b/>
        </w:rPr>
        <w:t>………………………….</w:t>
      </w:r>
      <w:r w:rsidRPr="003D13F5">
        <w:rPr>
          <w:rFonts w:asciiTheme="majorHAnsi" w:hAnsiTheme="majorHAnsi"/>
          <w:b/>
        </w:rPr>
        <w:t>zł</w:t>
      </w:r>
      <w:r>
        <w:rPr>
          <w:rFonts w:asciiTheme="majorHAnsi" w:hAnsiTheme="majorHAnsi"/>
        </w:rPr>
        <w:t xml:space="preserve"> netto</w:t>
      </w:r>
    </w:p>
    <w:p w14:paraId="7DB4B140" w14:textId="77777777" w:rsidR="00233973" w:rsidRPr="00E00278" w:rsidRDefault="00233973" w:rsidP="00233973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>tytułem wynagrodzenia za należyte wykonanie przedmiotu umowy, o którym mowa w § 1 umowy.</w:t>
      </w:r>
    </w:p>
    <w:p w14:paraId="2BF971EB" w14:textId="5BB5DBF5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lastRenderedPageBreak/>
        <w:t>2.</w:t>
      </w:r>
      <w:r w:rsidRPr="00E00278">
        <w:rPr>
          <w:rFonts w:ascii="Cambria" w:hAnsi="Cambria" w:cs="Arial"/>
        </w:rPr>
        <w:tab/>
        <w:t>Rozliczenie za wykonane i odebrane dostawy nastąpi jednorazowo</w:t>
      </w:r>
      <w:r w:rsidR="00F44085">
        <w:rPr>
          <w:rFonts w:ascii="Cambria" w:hAnsi="Cambria" w:cs="Arial"/>
        </w:rPr>
        <w:t>,</w:t>
      </w:r>
      <w:r w:rsidRPr="00E00278">
        <w:rPr>
          <w:rFonts w:ascii="Cambria" w:hAnsi="Cambria" w:cs="Arial"/>
        </w:rPr>
        <w:t xml:space="preserve"> po całkowitej realizacji przedmiotu umowy</w:t>
      </w:r>
      <w:r w:rsidR="00F44085">
        <w:rPr>
          <w:rFonts w:ascii="Cambria" w:hAnsi="Cambria" w:cs="Arial"/>
        </w:rPr>
        <w:t>,</w:t>
      </w:r>
      <w:r w:rsidRPr="00E00278">
        <w:rPr>
          <w:rFonts w:ascii="Cambria" w:hAnsi="Cambria" w:cs="Arial"/>
        </w:rPr>
        <w:t xml:space="preserve"> na podstawie otrzymanych faktur. Podstawę do</w:t>
      </w:r>
      <w:r w:rsidR="00F8728C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wystawienia faktury oraz do dokonania płatności będzie stanowić podpisany </w:t>
      </w:r>
      <w:r w:rsidR="00F44085">
        <w:rPr>
          <w:rFonts w:ascii="Cambria" w:hAnsi="Cambria" w:cs="Arial"/>
        </w:rPr>
        <w:t>(</w:t>
      </w:r>
      <w:r w:rsidRPr="00E00278">
        <w:rPr>
          <w:rFonts w:ascii="Cambria" w:hAnsi="Cambria" w:cs="Arial"/>
        </w:rPr>
        <w:t>bez zastrzeżeń</w:t>
      </w:r>
      <w:r w:rsidR="00F44085">
        <w:rPr>
          <w:rFonts w:ascii="Cambria" w:hAnsi="Cambria" w:cs="Arial"/>
        </w:rPr>
        <w:t>)</w:t>
      </w:r>
      <w:r w:rsidRPr="00E00278">
        <w:rPr>
          <w:rFonts w:ascii="Cambria" w:hAnsi="Cambria" w:cs="Arial"/>
        </w:rPr>
        <w:t xml:space="preserve"> przez obie Strony umowy protokół odbioru końcowego.</w:t>
      </w:r>
    </w:p>
    <w:p w14:paraId="1B93FBF8" w14:textId="6E637B75" w:rsidR="005A61DD" w:rsidRDefault="005A61DD" w:rsidP="005A61DD">
      <w:pPr>
        <w:ind w:left="567" w:hanging="567"/>
        <w:rPr>
          <w:rFonts w:ascii="Cambria" w:hAnsi="Cambria"/>
        </w:rPr>
      </w:pPr>
      <w:r w:rsidRPr="00E00278">
        <w:rPr>
          <w:rFonts w:ascii="Cambria" w:hAnsi="Cambria"/>
        </w:rPr>
        <w:t>3.</w:t>
      </w:r>
      <w:r w:rsidRPr="00E00278">
        <w:rPr>
          <w:rFonts w:ascii="Cambria" w:hAnsi="Cambria"/>
        </w:rPr>
        <w:tab/>
        <w:t xml:space="preserve">Wynagrodzenie za wykonanie przedmiotu umowy będzie płatne w </w:t>
      </w:r>
      <w:r w:rsidR="000D297F">
        <w:rPr>
          <w:rFonts w:ascii="Cambria" w:hAnsi="Cambria"/>
        </w:rPr>
        <w:t>7</w:t>
      </w:r>
      <w:r w:rsidRPr="00E00278">
        <w:rPr>
          <w:rFonts w:ascii="Cambria" w:hAnsi="Cambria"/>
        </w:rPr>
        <w:t xml:space="preserve"> dni od</w:t>
      </w:r>
      <w:r w:rsidR="00D05D84">
        <w:rPr>
          <w:rFonts w:ascii="Cambria" w:hAnsi="Cambria"/>
        </w:rPr>
        <w:t> </w:t>
      </w:r>
      <w:r w:rsidRPr="00E00278">
        <w:rPr>
          <w:rFonts w:ascii="Cambria" w:hAnsi="Cambria"/>
        </w:rPr>
        <w:t>daty doręczenia prawidłowo wystawionej faktury VAT Zamawiającemu na</w:t>
      </w:r>
      <w:r w:rsidR="00D05D84">
        <w:rPr>
          <w:rFonts w:ascii="Cambria" w:hAnsi="Cambria"/>
        </w:rPr>
        <w:t> </w:t>
      </w:r>
      <w:r w:rsidRPr="00E00278">
        <w:rPr>
          <w:rFonts w:ascii="Cambria" w:hAnsi="Cambria"/>
        </w:rPr>
        <w:t>rachunek bankowy Wykonawcy wskazany na fakturze.</w:t>
      </w:r>
    </w:p>
    <w:p w14:paraId="2601A867" w14:textId="5BE93830" w:rsidR="00D40221" w:rsidRDefault="00D40221" w:rsidP="005A61DD">
      <w:pPr>
        <w:ind w:left="567" w:hanging="567"/>
        <w:rPr>
          <w:rFonts w:ascii="Cambria" w:hAnsi="Cambria"/>
        </w:rPr>
      </w:pPr>
      <w:r>
        <w:rPr>
          <w:rFonts w:ascii="Cambria" w:hAnsi="Cambria"/>
        </w:rPr>
        <w:t xml:space="preserve">4. </w:t>
      </w:r>
      <w:r w:rsidR="00E05175">
        <w:rPr>
          <w:rFonts w:ascii="Cambria" w:hAnsi="Cambria"/>
        </w:rPr>
        <w:tab/>
      </w:r>
      <w:r>
        <w:rPr>
          <w:rFonts w:ascii="Cambria" w:hAnsi="Cambria"/>
        </w:rPr>
        <w:t>Za dzień zapłaty strony ustalają dzień obciążenia rachunku bankowego Zamawiającego.</w:t>
      </w:r>
    </w:p>
    <w:p w14:paraId="597D4A6C" w14:textId="3798F366" w:rsidR="00770051" w:rsidRPr="00BB6ED9" w:rsidRDefault="00E05175" w:rsidP="00770051">
      <w:pPr>
        <w:ind w:left="567" w:hanging="567"/>
        <w:rPr>
          <w:rFonts w:ascii="Cambria" w:hAnsi="Cambria"/>
        </w:rPr>
      </w:pPr>
      <w:r>
        <w:rPr>
          <w:rFonts w:ascii="Cambria" w:hAnsi="Cambria"/>
        </w:rPr>
        <w:t>5</w:t>
      </w:r>
      <w:r w:rsidR="00770051">
        <w:rPr>
          <w:rFonts w:ascii="Cambria" w:hAnsi="Cambria"/>
        </w:rPr>
        <w:t xml:space="preserve">.    </w:t>
      </w:r>
      <w:r>
        <w:rPr>
          <w:rFonts w:ascii="Cambria" w:hAnsi="Cambria"/>
        </w:rPr>
        <w:tab/>
      </w:r>
      <w:r w:rsidR="00770051">
        <w:rPr>
          <w:rFonts w:ascii="Cambria" w:hAnsi="Cambria"/>
        </w:rPr>
        <w:t>Z</w:t>
      </w:r>
      <w:r w:rsidR="00770051" w:rsidRPr="00BB6ED9">
        <w:rPr>
          <w:rFonts w:ascii="Cambria" w:hAnsi="Cambria"/>
        </w:rPr>
        <w:t>a wcześniejszą zapłatę faktur o wartości powyżej  10,0 tys. zł złotych a termin zapłaty zostaje skrócony</w:t>
      </w:r>
      <w:r w:rsidR="00770051">
        <w:rPr>
          <w:rFonts w:ascii="Cambria" w:hAnsi="Cambria"/>
        </w:rPr>
        <w:t xml:space="preserve"> co najmniej o 10 dni, naliczana będzie bonifikata</w:t>
      </w:r>
      <w:r w:rsidR="00770051" w:rsidRPr="00BB6ED9">
        <w:rPr>
          <w:rFonts w:ascii="Cambria" w:hAnsi="Cambria"/>
        </w:rPr>
        <w:t xml:space="preserve"> w wys. 3%</w:t>
      </w:r>
      <w:r w:rsidR="00770051">
        <w:rPr>
          <w:rFonts w:ascii="Cambria" w:hAnsi="Cambria"/>
        </w:rPr>
        <w:t xml:space="preserve"> </w:t>
      </w:r>
      <w:r w:rsidR="00770051" w:rsidRPr="00BB6ED9">
        <w:rPr>
          <w:rFonts w:ascii="Cambria" w:hAnsi="Cambria"/>
        </w:rPr>
        <w:t xml:space="preserve">dla </w:t>
      </w:r>
      <w:r w:rsidR="00770051">
        <w:rPr>
          <w:rFonts w:ascii="Cambria" w:hAnsi="Cambria"/>
        </w:rPr>
        <w:t>Zamawiającego</w:t>
      </w:r>
      <w:r w:rsidR="00770051" w:rsidRPr="00BB6ED9">
        <w:rPr>
          <w:rFonts w:ascii="Cambria" w:hAnsi="Cambria"/>
        </w:rPr>
        <w:t xml:space="preserve"> w wartości wynikającej z sposobu naliczenia</w:t>
      </w:r>
      <w:r w:rsidR="00770051">
        <w:rPr>
          <w:rFonts w:ascii="Cambria" w:hAnsi="Cambria"/>
        </w:rPr>
        <w:t xml:space="preserve">: </w:t>
      </w:r>
      <w:r w:rsidR="00770051" w:rsidRPr="00BB6ED9">
        <w:rPr>
          <w:rFonts w:ascii="Cambria" w:hAnsi="Cambria"/>
        </w:rPr>
        <w:t xml:space="preserve"> Kwota netto do zapłaty x 3%</w:t>
      </w:r>
      <w:r w:rsidR="00770051">
        <w:rPr>
          <w:rFonts w:ascii="Cambria" w:hAnsi="Cambria"/>
        </w:rPr>
        <w:t xml:space="preserve"> / 365 x ilość dni.</w:t>
      </w:r>
    </w:p>
    <w:p w14:paraId="04D401F3" w14:textId="058A7D08" w:rsidR="00BB6ED9" w:rsidRPr="00BB6ED9" w:rsidRDefault="00BB6ED9" w:rsidP="00BB6ED9">
      <w:pPr>
        <w:ind w:left="567" w:hanging="567"/>
        <w:rPr>
          <w:rFonts w:ascii="Cambria" w:hAnsi="Cambria"/>
        </w:rPr>
      </w:pPr>
    </w:p>
    <w:p w14:paraId="22F2D5FE" w14:textId="342F6CB7" w:rsidR="005A61DD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7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3B94C1DC" w14:textId="77777777" w:rsidR="00233973" w:rsidRPr="00236D35" w:rsidRDefault="00233973" w:rsidP="00233973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Warunki dokonania odbioru końcowego przedmiotu umowy</w:t>
      </w:r>
    </w:p>
    <w:p w14:paraId="54DDDFA0" w14:textId="77777777" w:rsidR="00233973" w:rsidRPr="00E00278" w:rsidRDefault="00233973" w:rsidP="00233973">
      <w:pPr>
        <w:numPr>
          <w:ilvl w:val="3"/>
          <w:numId w:val="9"/>
        </w:numPr>
        <w:tabs>
          <w:tab w:val="clear" w:pos="3600"/>
          <w:tab w:val="num" w:pos="-480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Dokumentem stwierdzającym dokonanie odbioru końcowego przedmiotu umowy jest podpisany przez obie strony</w:t>
      </w:r>
      <w:r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</w:rPr>
        <w:t>– bez zastrzeżeń protokół odbioru końcowego.</w:t>
      </w:r>
    </w:p>
    <w:p w14:paraId="5ED8DAA2" w14:textId="77777777" w:rsidR="00233973" w:rsidRPr="00526F9E" w:rsidRDefault="00233973" w:rsidP="00233973">
      <w:pPr>
        <w:numPr>
          <w:ilvl w:val="3"/>
          <w:numId w:val="9"/>
        </w:numPr>
        <w:tabs>
          <w:tab w:val="clear" w:pos="3600"/>
          <w:tab w:val="num" w:pos="567"/>
        </w:tabs>
        <w:ind w:left="567" w:hanging="567"/>
        <w:rPr>
          <w:rFonts w:ascii="Cambria" w:hAnsi="Cambria" w:cs="Arial"/>
        </w:rPr>
      </w:pPr>
      <w:r w:rsidRPr="00526F9E">
        <w:rPr>
          <w:rFonts w:ascii="Cambria" w:hAnsi="Cambria" w:cs="Arial"/>
        </w:rPr>
        <w:t>Odbiór końcowy nastąpi po dokonaniu pełnej i ostatecznej weryfikacji kompletności i wymaganej funkcjonalności dostarczonego sprzętu zgodnie z wymaganiami Specyfikacji</w:t>
      </w:r>
      <w:r>
        <w:rPr>
          <w:rFonts w:ascii="Cambria" w:hAnsi="Cambria" w:cs="Arial"/>
        </w:rPr>
        <w:t xml:space="preserve"> Istotnych Warunków Zamówienia. </w:t>
      </w:r>
      <w:r w:rsidRPr="00526F9E">
        <w:rPr>
          <w:rFonts w:ascii="Cambria" w:hAnsi="Cambria" w:cs="Arial"/>
        </w:rPr>
        <w:t>W razie stwierdzenia podczas odbioru wad w wykonaniu przedmiotu umowy Zamawiający wyznaczy termin na usunięcie stwierdzonych wad. W takim przypadku za datę odbioru uważa się datę odbioru poprawionego, wolnego od wad, przedmiotu umowy, termin wykonania umowy określony w § 2 nie ulega wydłużeniu.</w:t>
      </w:r>
    </w:p>
    <w:p w14:paraId="40486D11" w14:textId="77777777" w:rsidR="00233973" w:rsidRPr="00E00278" w:rsidRDefault="00233973" w:rsidP="00233973">
      <w:pPr>
        <w:numPr>
          <w:ilvl w:val="3"/>
          <w:numId w:val="9"/>
        </w:numPr>
        <w:tabs>
          <w:tab w:val="clear" w:pos="3600"/>
          <w:tab w:val="num" w:pos="-480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Wraz ze sprzętem komputerowym Wykonawca zobowiązany jest dostarczyć:</w:t>
      </w:r>
    </w:p>
    <w:p w14:paraId="358CF473" w14:textId="77777777" w:rsidR="00233973" w:rsidRPr="00E00278" w:rsidRDefault="00233973" w:rsidP="00233973">
      <w:pPr>
        <w:numPr>
          <w:ilvl w:val="0"/>
          <w:numId w:val="19"/>
        </w:numPr>
        <w:tabs>
          <w:tab w:val="clear" w:pos="1440"/>
          <w:tab w:val="num" w:pos="1134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instrukcje obsługi oraz pełną dokumentację techniczną przedmiotu dostawy.</w:t>
      </w:r>
    </w:p>
    <w:p w14:paraId="0D59BC49" w14:textId="19D0A656" w:rsidR="00233973" w:rsidRDefault="00233973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347FA0FC" w14:textId="1B6CAAA8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8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1F4FB5F8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Kary umowne</w:t>
      </w:r>
    </w:p>
    <w:p w14:paraId="60E4636D" w14:textId="77777777" w:rsidR="005A61DD" w:rsidRPr="00E00278" w:rsidRDefault="005A61DD" w:rsidP="005A61DD">
      <w:pPr>
        <w:numPr>
          <w:ilvl w:val="0"/>
          <w:numId w:val="12"/>
        </w:numPr>
        <w:tabs>
          <w:tab w:val="clear" w:pos="1440"/>
        </w:tabs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Zamawiającemu przysługuje prawo do naliczania kar umownych z następujących tytułów</w:t>
      </w:r>
      <w:r w:rsidR="008B42D7" w:rsidRPr="00E00278">
        <w:rPr>
          <w:rFonts w:ascii="Cambria" w:hAnsi="Cambria" w:cs="Arial"/>
        </w:rPr>
        <w:t>:</w:t>
      </w:r>
    </w:p>
    <w:p w14:paraId="34C74276" w14:textId="6FAC91F0" w:rsidR="008B42D7" w:rsidRPr="00C52B07" w:rsidRDefault="005A61DD" w:rsidP="00241AAB">
      <w:pPr>
        <w:numPr>
          <w:ilvl w:val="2"/>
          <w:numId w:val="5"/>
        </w:numPr>
        <w:tabs>
          <w:tab w:val="clear" w:pos="1800"/>
          <w:tab w:val="num" w:pos="1440"/>
        </w:tabs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  <w:spacing w:val="-2"/>
        </w:rPr>
      </w:pPr>
      <w:r w:rsidRPr="00C52B07">
        <w:rPr>
          <w:rFonts w:ascii="Cambria" w:hAnsi="Cambria" w:cs="Arial"/>
          <w:spacing w:val="-2"/>
        </w:rPr>
        <w:t>opóźnienia w realizacji dostawy przedmiotu umowy</w:t>
      </w:r>
      <w:r w:rsidR="00594506" w:rsidRPr="00C52B07">
        <w:rPr>
          <w:rFonts w:ascii="Cambria" w:hAnsi="Cambria" w:cs="Arial"/>
          <w:spacing w:val="-2"/>
        </w:rPr>
        <w:t xml:space="preserve"> określonego w § </w:t>
      </w:r>
      <w:r w:rsidR="002E1E6F" w:rsidRPr="00C52B07">
        <w:rPr>
          <w:rFonts w:ascii="Cambria" w:hAnsi="Cambria" w:cs="Arial"/>
          <w:spacing w:val="-2"/>
        </w:rPr>
        <w:t>1</w:t>
      </w:r>
      <w:r w:rsidR="00F80728" w:rsidRPr="00F80728">
        <w:rPr>
          <w:rFonts w:ascii="Cambria" w:hAnsi="Cambria" w:cs="Arial"/>
          <w:spacing w:val="-2"/>
        </w:rPr>
        <w:t>, niewynikające z działań Zamawiającego,</w:t>
      </w:r>
      <w:r w:rsidR="002E1E6F" w:rsidRPr="00C52B07">
        <w:rPr>
          <w:rFonts w:ascii="Cambria" w:hAnsi="Cambria" w:cs="Arial"/>
          <w:spacing w:val="-2"/>
        </w:rPr>
        <w:t xml:space="preserve"> </w:t>
      </w:r>
      <w:r w:rsidRPr="00C52B07">
        <w:rPr>
          <w:rFonts w:ascii="Cambria" w:hAnsi="Cambria" w:cs="Arial"/>
          <w:spacing w:val="-2"/>
        </w:rPr>
        <w:t>– w</w:t>
      </w:r>
      <w:r w:rsidR="00C52B07" w:rsidRPr="00C52B07">
        <w:rPr>
          <w:rFonts w:ascii="Cambria" w:hAnsi="Cambria" w:cs="Arial"/>
          <w:spacing w:val="-2"/>
        </w:rPr>
        <w:t> </w:t>
      </w:r>
      <w:r w:rsidRPr="00C52B07">
        <w:rPr>
          <w:rFonts w:ascii="Cambria" w:hAnsi="Cambria" w:cs="Arial"/>
          <w:spacing w:val="-2"/>
        </w:rPr>
        <w:t>wysokości 0,5</w:t>
      </w:r>
      <w:r w:rsidR="00233973">
        <w:rPr>
          <w:rFonts w:ascii="Cambria" w:hAnsi="Cambria" w:cs="Arial"/>
          <w:spacing w:val="-2"/>
        </w:rPr>
        <w:t xml:space="preserve"> </w:t>
      </w:r>
      <w:r w:rsidRPr="00C52B07">
        <w:rPr>
          <w:rFonts w:ascii="Cambria" w:hAnsi="Cambria" w:cs="Arial"/>
          <w:spacing w:val="-2"/>
        </w:rPr>
        <w:t xml:space="preserve">% wynagrodzenia brutto </w:t>
      </w:r>
      <w:r w:rsidR="008B42D7" w:rsidRPr="00C52B07">
        <w:rPr>
          <w:rFonts w:ascii="Cambria" w:hAnsi="Cambria" w:cs="Arial"/>
          <w:spacing w:val="-2"/>
        </w:rPr>
        <w:t xml:space="preserve">wskazanego w § </w:t>
      </w:r>
      <w:r w:rsidR="002E1E6F" w:rsidRPr="00C52B07">
        <w:rPr>
          <w:rFonts w:ascii="Cambria" w:hAnsi="Cambria" w:cs="Arial"/>
          <w:spacing w:val="-2"/>
        </w:rPr>
        <w:t xml:space="preserve">6 </w:t>
      </w:r>
      <w:r w:rsidR="008B42D7" w:rsidRPr="00C52B07">
        <w:rPr>
          <w:rFonts w:ascii="Cambria" w:hAnsi="Cambria" w:cs="Arial"/>
          <w:spacing w:val="-2"/>
        </w:rPr>
        <w:t xml:space="preserve">ust. 1 </w:t>
      </w:r>
      <w:r w:rsidRPr="00C52B07">
        <w:rPr>
          <w:rFonts w:ascii="Cambria" w:hAnsi="Cambria" w:cs="Arial"/>
          <w:spacing w:val="-2"/>
        </w:rPr>
        <w:t xml:space="preserve">za każdy dzień opóźnienia </w:t>
      </w:r>
    </w:p>
    <w:p w14:paraId="5B4D77FD" w14:textId="51D9E797" w:rsidR="005A61DD" w:rsidRPr="00C52B07" w:rsidRDefault="008B42D7" w:rsidP="00241AAB">
      <w:pPr>
        <w:numPr>
          <w:ilvl w:val="2"/>
          <w:numId w:val="5"/>
        </w:numPr>
        <w:tabs>
          <w:tab w:val="clear" w:pos="1800"/>
          <w:tab w:val="num" w:pos="-4800"/>
          <w:tab w:val="num" w:pos="1440"/>
        </w:tabs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  <w:spacing w:val="-2"/>
        </w:rPr>
      </w:pPr>
      <w:r w:rsidRPr="00C52B07">
        <w:rPr>
          <w:rFonts w:ascii="Cambria" w:hAnsi="Cambria" w:cs="Arial"/>
          <w:spacing w:val="-2"/>
        </w:rPr>
        <w:t xml:space="preserve">niedotrzymania terminu usunięcia wady w okresie gwarancji wskazanego w § </w:t>
      </w:r>
      <w:r w:rsidR="002E1E6F" w:rsidRPr="00C52B07">
        <w:rPr>
          <w:rFonts w:ascii="Cambria" w:hAnsi="Cambria" w:cs="Arial"/>
          <w:spacing w:val="-2"/>
        </w:rPr>
        <w:t xml:space="preserve">9 </w:t>
      </w:r>
      <w:r w:rsidRPr="00C52B07">
        <w:rPr>
          <w:rFonts w:ascii="Cambria" w:hAnsi="Cambria" w:cs="Arial"/>
          <w:spacing w:val="-2"/>
        </w:rPr>
        <w:t>ust.</w:t>
      </w:r>
      <w:r w:rsidR="00C52B07">
        <w:rPr>
          <w:rFonts w:ascii="Cambria" w:hAnsi="Cambria" w:cs="Arial"/>
          <w:spacing w:val="-2"/>
        </w:rPr>
        <w:t> </w:t>
      </w:r>
      <w:r w:rsidRPr="00C52B07">
        <w:rPr>
          <w:rFonts w:ascii="Cambria" w:hAnsi="Cambria" w:cs="Arial"/>
          <w:spacing w:val="-2"/>
        </w:rPr>
        <w:t>6</w:t>
      </w:r>
      <w:r w:rsidR="00F80728" w:rsidRPr="00F80728">
        <w:rPr>
          <w:rFonts w:ascii="Cambria" w:hAnsi="Cambria" w:cs="Arial"/>
          <w:spacing w:val="-2"/>
        </w:rPr>
        <w:t>, niewynikające z działań Zamawiającego,</w:t>
      </w:r>
      <w:r w:rsidRPr="00C52B07">
        <w:rPr>
          <w:rFonts w:ascii="Cambria" w:hAnsi="Cambria" w:cs="Arial"/>
          <w:spacing w:val="-2"/>
        </w:rPr>
        <w:t xml:space="preserve">- w wysokości </w:t>
      </w:r>
      <w:r w:rsidR="00516CDE" w:rsidRPr="00C52B07">
        <w:rPr>
          <w:rFonts w:ascii="Cambria" w:hAnsi="Cambria" w:cs="Arial"/>
          <w:spacing w:val="-2"/>
        </w:rPr>
        <w:t>0,</w:t>
      </w:r>
      <w:r w:rsidRPr="00C52B07">
        <w:rPr>
          <w:rFonts w:ascii="Cambria" w:hAnsi="Cambria" w:cs="Arial"/>
          <w:spacing w:val="-2"/>
        </w:rPr>
        <w:t xml:space="preserve">2 % wynagrodzenia brutto </w:t>
      </w:r>
      <w:r w:rsidR="00516CDE" w:rsidRPr="00C52B07">
        <w:rPr>
          <w:rFonts w:ascii="Cambria" w:hAnsi="Cambria" w:cs="Arial"/>
          <w:spacing w:val="-2"/>
        </w:rPr>
        <w:t xml:space="preserve">wskazanego w § </w:t>
      </w:r>
      <w:r w:rsidR="002E1E6F" w:rsidRPr="00C52B07">
        <w:rPr>
          <w:rFonts w:ascii="Cambria" w:hAnsi="Cambria" w:cs="Arial"/>
          <w:spacing w:val="-2"/>
        </w:rPr>
        <w:t>6</w:t>
      </w:r>
      <w:r w:rsidR="00516CDE" w:rsidRPr="00C52B07">
        <w:rPr>
          <w:rFonts w:ascii="Cambria" w:hAnsi="Cambria" w:cs="Arial"/>
          <w:spacing w:val="-2"/>
        </w:rPr>
        <w:t xml:space="preserve">ust. 1 za każdy dzień opóźnienia </w:t>
      </w:r>
    </w:p>
    <w:p w14:paraId="46011DEB" w14:textId="32B9B070" w:rsidR="005A61DD" w:rsidRPr="00E00278" w:rsidRDefault="00516CDE" w:rsidP="00241AAB">
      <w:pPr>
        <w:numPr>
          <w:ilvl w:val="2"/>
          <w:numId w:val="5"/>
        </w:numPr>
        <w:tabs>
          <w:tab w:val="clear" w:pos="1800"/>
          <w:tab w:val="num" w:pos="1440"/>
        </w:tabs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odstąpienia od</w:t>
      </w:r>
      <w:r w:rsidR="005A61DD" w:rsidRPr="00E00278">
        <w:rPr>
          <w:rFonts w:ascii="Cambria" w:hAnsi="Cambria" w:cs="Arial"/>
        </w:rPr>
        <w:t xml:space="preserve"> umowy z</w:t>
      </w:r>
      <w:r w:rsidR="00233973">
        <w:rPr>
          <w:rFonts w:ascii="Cambria" w:hAnsi="Cambria" w:cs="Arial"/>
        </w:rPr>
        <w:t xml:space="preserve"> winy Wykonawcy - w wysokości 15 </w:t>
      </w:r>
      <w:r w:rsidR="005A61DD" w:rsidRPr="00E00278">
        <w:rPr>
          <w:rFonts w:ascii="Cambria" w:hAnsi="Cambria" w:cs="Arial"/>
        </w:rPr>
        <w:t xml:space="preserve">% wynagrodzenia brutto </w:t>
      </w:r>
      <w:r w:rsidR="008B42D7" w:rsidRPr="00E00278">
        <w:rPr>
          <w:rFonts w:ascii="Cambria" w:hAnsi="Cambria" w:cs="Arial"/>
        </w:rPr>
        <w:t xml:space="preserve">wskazanego w § </w:t>
      </w:r>
      <w:r w:rsidR="002E1E6F" w:rsidRPr="00E00278">
        <w:rPr>
          <w:rFonts w:ascii="Cambria" w:hAnsi="Cambria" w:cs="Arial"/>
        </w:rPr>
        <w:t xml:space="preserve">6 </w:t>
      </w:r>
      <w:r w:rsidR="008B42D7" w:rsidRPr="00E00278">
        <w:rPr>
          <w:rFonts w:ascii="Cambria" w:hAnsi="Cambria" w:cs="Arial"/>
        </w:rPr>
        <w:t>ust. 1</w:t>
      </w:r>
      <w:r w:rsidR="005A61DD" w:rsidRPr="00E00278">
        <w:rPr>
          <w:rFonts w:ascii="Cambria" w:hAnsi="Cambria" w:cs="Arial"/>
        </w:rPr>
        <w:t xml:space="preserve">. </w:t>
      </w:r>
    </w:p>
    <w:p w14:paraId="2B0182F4" w14:textId="77777777" w:rsidR="005A61DD" w:rsidRPr="00E00278" w:rsidRDefault="008B42D7" w:rsidP="005A61DD">
      <w:p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3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Zamawiający obliczy wysokość kar umownych i wystawi Wykonawcy obciążającą notę księgową.</w:t>
      </w:r>
    </w:p>
    <w:p w14:paraId="740985D5" w14:textId="77777777" w:rsidR="005A61DD" w:rsidRPr="00E00278" w:rsidRDefault="008B42D7" w:rsidP="005A61DD">
      <w:p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4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Wykonawca zobowiązany jest do zapłaty kary umownej w terminie 14 dni od wystawienia przez Zamawiającego noty księgowej.</w:t>
      </w:r>
    </w:p>
    <w:p w14:paraId="2C602940" w14:textId="15005030" w:rsidR="005A61DD" w:rsidRPr="00E00278" w:rsidRDefault="008B42D7" w:rsidP="005A61DD">
      <w:p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lastRenderedPageBreak/>
        <w:t>5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W przypadku nieuiszczenia kary umownej w terminie, Wykonawca wyraża zgodę na potrącenie przez Zamawiającego kary umownej z przysługującego mu</w:t>
      </w:r>
      <w:r w:rsidR="00161A6B">
        <w:rPr>
          <w:rFonts w:ascii="Cambria" w:hAnsi="Cambria" w:cs="Arial"/>
        </w:rPr>
        <w:t> </w:t>
      </w:r>
      <w:r w:rsidR="005A61DD" w:rsidRPr="00E00278">
        <w:rPr>
          <w:rFonts w:ascii="Cambria" w:hAnsi="Cambria" w:cs="Arial"/>
        </w:rPr>
        <w:t>wynagrodzenia.</w:t>
      </w:r>
    </w:p>
    <w:p w14:paraId="335546F1" w14:textId="5034084A" w:rsidR="007C5879" w:rsidRPr="00E00278" w:rsidRDefault="002E1E6F" w:rsidP="007C5879">
      <w:p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6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Zapłata kar umownych nie wyłącza możliwości dochodzenia przez Zamawiającego</w:t>
      </w:r>
      <w:r w:rsidR="00161A6B">
        <w:rPr>
          <w:rFonts w:ascii="Cambria" w:hAnsi="Cambria" w:cs="Arial"/>
        </w:rPr>
        <w:t>,</w:t>
      </w:r>
      <w:r w:rsidR="005A61DD" w:rsidRPr="00E00278">
        <w:rPr>
          <w:rFonts w:ascii="Cambria" w:hAnsi="Cambria" w:cs="Arial"/>
        </w:rPr>
        <w:t xml:space="preserve"> na zasadach ogólnych</w:t>
      </w:r>
      <w:r w:rsidR="00161A6B">
        <w:rPr>
          <w:rFonts w:ascii="Cambria" w:hAnsi="Cambria" w:cs="Arial"/>
        </w:rPr>
        <w:t>,</w:t>
      </w:r>
      <w:r w:rsidR="005A61DD" w:rsidRPr="00E00278">
        <w:rPr>
          <w:rFonts w:ascii="Cambria" w:hAnsi="Cambria" w:cs="Arial"/>
        </w:rPr>
        <w:t xml:space="preserve"> roszczeń odszkodowawczych do wysokości rzeczywiście poniesionej szkody.</w:t>
      </w:r>
    </w:p>
    <w:p w14:paraId="698F6816" w14:textId="609C1B86" w:rsidR="007C5879" w:rsidRPr="00E00278" w:rsidRDefault="002E1E6F" w:rsidP="007C5879">
      <w:p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7</w:t>
      </w:r>
      <w:r w:rsidR="007C5879" w:rsidRPr="00E00278">
        <w:rPr>
          <w:rFonts w:ascii="Cambria" w:hAnsi="Cambria" w:cs="Arial"/>
        </w:rPr>
        <w:t>.</w:t>
      </w:r>
      <w:r w:rsidR="007C5879" w:rsidRPr="00E00278">
        <w:rPr>
          <w:rFonts w:ascii="Cambria" w:hAnsi="Cambria" w:cs="Arial"/>
        </w:rPr>
        <w:tab/>
        <w:t>W razie stwierdzenia</w:t>
      </w:r>
      <w:r w:rsidR="00161A6B">
        <w:rPr>
          <w:rFonts w:ascii="Cambria" w:hAnsi="Cambria" w:cs="Arial"/>
        </w:rPr>
        <w:t>,</w:t>
      </w:r>
      <w:r w:rsidR="007C5879" w:rsidRPr="00E00278">
        <w:rPr>
          <w:rFonts w:ascii="Cambria" w:hAnsi="Cambria" w:cs="Arial"/>
        </w:rPr>
        <w:t xml:space="preserve"> podczas odbioru końcowego, iż dostarczony sprzęt ma wady lub nie jest kompletny i nie posiada wymaganych funkcjonalności oraz certyfikatów</w:t>
      </w:r>
      <w:r w:rsidR="002F32BB" w:rsidRPr="00E00278">
        <w:rPr>
          <w:rFonts w:ascii="Cambria" w:hAnsi="Cambria" w:cs="Arial"/>
        </w:rPr>
        <w:t xml:space="preserve">, </w:t>
      </w:r>
      <w:r w:rsidR="007C5879" w:rsidRPr="00E00278">
        <w:rPr>
          <w:rFonts w:ascii="Cambria" w:hAnsi="Cambria" w:cs="Arial"/>
        </w:rPr>
        <w:t xml:space="preserve"> </w:t>
      </w:r>
      <w:r w:rsidR="002F32BB" w:rsidRPr="00E00278">
        <w:rPr>
          <w:rFonts w:ascii="Cambria" w:hAnsi="Cambria" w:cs="Arial"/>
        </w:rPr>
        <w:t>Zamawiający wyznaczy Wykonawcy termin, nie dłuższy niż 20 dni na usunięcie naruszeń. Po jego bezskutecznym upływie Zamawiający</w:t>
      </w:r>
      <w:r w:rsidR="007C5879" w:rsidRPr="00E00278">
        <w:rPr>
          <w:rFonts w:ascii="Cambria" w:hAnsi="Cambria" w:cs="Arial"/>
        </w:rPr>
        <w:t xml:space="preserve"> ma prawo sprzętu nie przyjąć, odstąpić od umowy i naliczyć karę umowną w wysokości 15% wartości brutto umowy, określonej w § </w:t>
      </w:r>
      <w:r w:rsidR="00E6597E" w:rsidRPr="00E00278">
        <w:rPr>
          <w:rFonts w:ascii="Cambria" w:hAnsi="Cambria" w:cs="Arial"/>
        </w:rPr>
        <w:t xml:space="preserve">6 </w:t>
      </w:r>
      <w:r w:rsidR="007C5879" w:rsidRPr="00E00278">
        <w:rPr>
          <w:rFonts w:ascii="Cambria" w:hAnsi="Cambria" w:cs="Arial"/>
        </w:rPr>
        <w:t>ust. 1 umowy. W takim wypadku prawo do</w:t>
      </w:r>
      <w:r w:rsidR="00161A6B">
        <w:rPr>
          <w:rFonts w:ascii="Cambria" w:hAnsi="Cambria" w:cs="Arial"/>
        </w:rPr>
        <w:t> </w:t>
      </w:r>
      <w:r w:rsidR="007C5879" w:rsidRPr="00E00278">
        <w:rPr>
          <w:rFonts w:ascii="Cambria" w:hAnsi="Cambria" w:cs="Arial"/>
        </w:rPr>
        <w:t xml:space="preserve">odstąpienia od umowy może być zrealizowane w terminie 21 (dwudziestu jeden) dni od dnia </w:t>
      </w:r>
      <w:r w:rsidR="002F32BB" w:rsidRPr="00E00278">
        <w:rPr>
          <w:rFonts w:ascii="Cambria" w:hAnsi="Cambria" w:cs="Arial"/>
        </w:rPr>
        <w:t>wystąpienia okoliczności uprawniającej Zamawiającego do wykonania prawa odstąpienia.</w:t>
      </w:r>
    </w:p>
    <w:p w14:paraId="5A2708DC" w14:textId="77777777" w:rsidR="00570FF9" w:rsidRPr="00E00278" w:rsidRDefault="00570FF9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268BC18E" w14:textId="2847DEF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9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5A8D320F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 xml:space="preserve">Gwarancja i serwis </w:t>
      </w:r>
    </w:p>
    <w:p w14:paraId="56C1C97F" w14:textId="6F0032C3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Na dostarczany sprzęt </w:t>
      </w:r>
      <w:r w:rsidR="00A17C06">
        <w:rPr>
          <w:rFonts w:ascii="Cambria" w:hAnsi="Cambria" w:cs="Arial"/>
        </w:rPr>
        <w:t>Wykonawca udziela gwarancji, co</w:t>
      </w:r>
      <w:r w:rsidRPr="00E00278">
        <w:rPr>
          <w:rFonts w:ascii="Cambria" w:hAnsi="Cambria" w:cs="Arial"/>
        </w:rPr>
        <w:t xml:space="preserve"> do jakości w zakresie części i robocizny </w:t>
      </w:r>
      <w:r w:rsidR="005A2CD8" w:rsidRPr="00E00278">
        <w:rPr>
          <w:rFonts w:ascii="Cambria" w:hAnsi="Cambria" w:cs="Arial"/>
        </w:rPr>
        <w:t>–</w:t>
      </w:r>
      <w:r w:rsidRPr="00E00278">
        <w:rPr>
          <w:rFonts w:ascii="Cambria" w:hAnsi="Cambria" w:cs="Arial"/>
        </w:rPr>
        <w:t xml:space="preserve"> </w:t>
      </w:r>
      <w:r w:rsidR="00A17C06">
        <w:rPr>
          <w:rFonts w:ascii="Cambria" w:hAnsi="Cambria" w:cs="Arial"/>
        </w:rPr>
        <w:t>na okres</w:t>
      </w:r>
      <w:r w:rsidR="005A2CD8" w:rsidRPr="00E00278">
        <w:rPr>
          <w:rFonts w:ascii="Cambria" w:hAnsi="Cambria" w:cs="Arial"/>
        </w:rPr>
        <w:t xml:space="preserve"> </w:t>
      </w:r>
      <w:r w:rsidR="008B42D7" w:rsidRPr="00E00278">
        <w:rPr>
          <w:rFonts w:ascii="Cambria" w:hAnsi="Cambria" w:cs="Arial"/>
        </w:rPr>
        <w:t>…………………………</w:t>
      </w:r>
      <w:r w:rsidR="00246D7C">
        <w:rPr>
          <w:rFonts w:ascii="Cambria" w:hAnsi="Cambria" w:cs="Arial"/>
        </w:rPr>
        <w:t xml:space="preserve"> miesięcy</w:t>
      </w:r>
      <w:r w:rsidR="008B42D7"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</w:rPr>
        <w:t>licząc od dnia podpisania protokołu odbioru końcowego.</w:t>
      </w:r>
    </w:p>
    <w:p w14:paraId="635BEA45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 okresie gwarancji Wykonawca będzie nieodpłatnie usuwał wszystkie awarie i usterki uniemożliwiające lub utrudniające ciągłą pracę sprzętu.</w:t>
      </w:r>
    </w:p>
    <w:p w14:paraId="583750CD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Awarie oraz usterki będą zgłaszane przez Zamawiającego za pomocą faksu lub poczty elektronicznej przekazanej do siedziby Wykonawcy. Zgłoszenie zawierać będzie nr seryjny sprzętu, model (podstawowe parametry), lokalizację sprzętu (adres i nr pokoju), numer zgłoszenia, dane osoby zgłaszającej, datę i godzinę sporządzenia zgłoszenia, opis awarii/usterki.</w:t>
      </w:r>
    </w:p>
    <w:p w14:paraId="5D23AC5A" w14:textId="4F201E76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Wykonawca rozpocznie akcję serwisową w czasie nie dłuższym niż 24 godziny</w:t>
      </w:r>
      <w:r w:rsidRPr="00E00278">
        <w:rPr>
          <w:rFonts w:ascii="Cambria" w:hAnsi="Cambria" w:cs="Arial"/>
          <w:i/>
        </w:rPr>
        <w:t xml:space="preserve"> </w:t>
      </w:r>
      <w:r w:rsidRPr="00E00278">
        <w:rPr>
          <w:rFonts w:ascii="Cambria" w:hAnsi="Cambria" w:cs="Arial"/>
        </w:rPr>
        <w:t>od</w:t>
      </w:r>
      <w:r w:rsidR="00246D7C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>zgłoszenia (czas reakcji). Przez rozpoczęcie akcji serwisowej rozumie się potwierdzenie przyjęcia zgłoszenia lub osobiste przybycie na miejsce usterki lub awarii przez przedstawiciela Wykonawcy.</w:t>
      </w:r>
    </w:p>
    <w:p w14:paraId="3C97D768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Akcje serwisowe realizowane będą na miejscu wskazanym przez Zamawiającego w godzinach pracy Zamawiającego a w wyjątkowych sytuacjach także poza godzinami pracy.</w:t>
      </w:r>
    </w:p>
    <w:p w14:paraId="282F7B09" w14:textId="7C3F60C1" w:rsidR="008B42D7" w:rsidRPr="00E00278" w:rsidRDefault="008B42D7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 przypadku stwierdzenia w okresie gwarancji wad przedmiotu umowy, Wykonawca zobowiązuje się do ich usunięcia</w:t>
      </w:r>
      <w:r w:rsidR="00C4063F" w:rsidRPr="00E00278">
        <w:rPr>
          <w:rFonts w:ascii="Cambria" w:hAnsi="Cambria" w:cs="Arial"/>
        </w:rPr>
        <w:t xml:space="preserve"> lub wymiany sprzętu na nowy</w:t>
      </w:r>
      <w:r w:rsidRPr="00E00278">
        <w:rPr>
          <w:rFonts w:ascii="Cambria" w:hAnsi="Cambria" w:cs="Arial"/>
        </w:rPr>
        <w:t xml:space="preserve"> w</w:t>
      </w:r>
      <w:r w:rsidR="00374877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terminie 10 dni od daty zgłoszenia wad Wykonawcy. W przeciwnym razie zapłaci karę umowną, </w:t>
      </w:r>
      <w:r w:rsidR="001A7E9A">
        <w:rPr>
          <w:rFonts w:ascii="Cambria" w:hAnsi="Cambria" w:cs="Arial"/>
        </w:rPr>
        <w:t>zgodnie z</w:t>
      </w:r>
      <w:r w:rsidRPr="00E00278">
        <w:rPr>
          <w:rFonts w:ascii="Cambria" w:hAnsi="Cambria" w:cs="Arial"/>
        </w:rPr>
        <w:t xml:space="preserve"> § </w:t>
      </w:r>
      <w:r w:rsidR="00E6597E" w:rsidRPr="00E00278">
        <w:rPr>
          <w:rFonts w:ascii="Cambria" w:hAnsi="Cambria" w:cs="Arial"/>
        </w:rPr>
        <w:t xml:space="preserve">8 </w:t>
      </w:r>
      <w:r w:rsidRPr="00E00278">
        <w:rPr>
          <w:rFonts w:ascii="Cambria" w:hAnsi="Cambria" w:cs="Arial"/>
        </w:rPr>
        <w:t>ust. 1 lit. b) za każdy dzień opóźnienia w usunięciu wady ponad 10 dniowy okres. Zamawiający może również, po uprzednim powiadomieniu Wykonawcy, kiedy ten pozostaje w zbędnej zwłoce z</w:t>
      </w:r>
      <w:r w:rsidR="00374877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>usunięciem wad, zlecić wykonanie usterek osobie trzeciej na koszt Wykonawcy.</w:t>
      </w:r>
    </w:p>
    <w:p w14:paraId="7274F4AE" w14:textId="77777777" w:rsidR="000D297F" w:rsidRDefault="000D297F" w:rsidP="005A61DD">
      <w:pPr>
        <w:jc w:val="center"/>
        <w:rPr>
          <w:rFonts w:ascii="Cambria" w:hAnsi="Cambria" w:cs="Arial"/>
          <w:b/>
        </w:rPr>
      </w:pPr>
    </w:p>
    <w:p w14:paraId="6AEABD74" w14:textId="107EFB22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 xml:space="preserve">§ </w:t>
      </w:r>
      <w:r w:rsidR="00A35B2F" w:rsidRPr="00E00278">
        <w:rPr>
          <w:rFonts w:ascii="Cambria" w:hAnsi="Cambria" w:cs="Arial"/>
          <w:b/>
        </w:rPr>
        <w:t>10</w:t>
      </w:r>
      <w:r w:rsidRPr="00E00278">
        <w:rPr>
          <w:rFonts w:ascii="Cambria" w:hAnsi="Cambria" w:cs="Arial"/>
          <w:b/>
        </w:rPr>
        <w:t>.</w:t>
      </w:r>
    </w:p>
    <w:p w14:paraId="349484B1" w14:textId="0AA411E9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Cesja wierzytelności</w:t>
      </w:r>
    </w:p>
    <w:p w14:paraId="3F27B1AA" w14:textId="5D9C123B" w:rsidR="005A61DD" w:rsidRPr="00E00278" w:rsidRDefault="005A61DD" w:rsidP="005A61DD">
      <w:pPr>
        <w:pStyle w:val="Styl1"/>
        <w:widowControl/>
        <w:autoSpaceDE/>
        <w:autoSpaceDN/>
        <w:spacing w:before="0"/>
        <w:rPr>
          <w:rFonts w:ascii="Cambria" w:hAnsi="Cambria"/>
        </w:rPr>
      </w:pPr>
      <w:r w:rsidRPr="00E00278">
        <w:rPr>
          <w:rFonts w:ascii="Cambria" w:hAnsi="Cambria"/>
        </w:rPr>
        <w:t>Wykonawca nie może</w:t>
      </w:r>
      <w:r w:rsidR="00684F6B">
        <w:rPr>
          <w:rFonts w:ascii="Cambria" w:hAnsi="Cambria"/>
        </w:rPr>
        <w:t>,</w:t>
      </w:r>
      <w:r w:rsidRPr="00E00278">
        <w:rPr>
          <w:rFonts w:ascii="Cambria" w:hAnsi="Cambria"/>
        </w:rPr>
        <w:t xml:space="preserve"> bez zgody Zamawiającego</w:t>
      </w:r>
      <w:r w:rsidR="00684F6B">
        <w:rPr>
          <w:rFonts w:ascii="Cambria" w:hAnsi="Cambria"/>
        </w:rPr>
        <w:t>,</w:t>
      </w:r>
      <w:r w:rsidRPr="00E00278">
        <w:rPr>
          <w:rFonts w:ascii="Cambria" w:hAnsi="Cambria"/>
        </w:rPr>
        <w:t xml:space="preserve"> przenieść wierzytelności na osobę trzecią.</w:t>
      </w:r>
    </w:p>
    <w:p w14:paraId="70D7A1A5" w14:textId="77777777" w:rsidR="005A61DD" w:rsidRPr="00E00278" w:rsidRDefault="005A61DD" w:rsidP="005A61DD">
      <w:pPr>
        <w:rPr>
          <w:rFonts w:ascii="Cambria" w:hAnsi="Cambria" w:cs="Arial"/>
        </w:rPr>
      </w:pPr>
    </w:p>
    <w:p w14:paraId="1B611D72" w14:textId="5C9F556F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lastRenderedPageBreak/>
        <w:t>§ 1</w:t>
      </w:r>
      <w:r w:rsidR="00A35B2F" w:rsidRPr="00E00278">
        <w:rPr>
          <w:rFonts w:ascii="Cambria" w:hAnsi="Cambria" w:cs="Arial"/>
          <w:b/>
        </w:rPr>
        <w:t>1</w:t>
      </w:r>
      <w:r w:rsidRPr="00E00278">
        <w:rPr>
          <w:rFonts w:ascii="Cambria" w:hAnsi="Cambria" w:cs="Arial"/>
          <w:b/>
        </w:rPr>
        <w:t>.</w:t>
      </w:r>
    </w:p>
    <w:p w14:paraId="3928CC57" w14:textId="6D33F002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Odstąpienie od umowy</w:t>
      </w:r>
    </w:p>
    <w:p w14:paraId="77B36478" w14:textId="77777777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Poza przypadkami określonymi wprost w przepisach Kodeksu cywilnego oraz ustawie Prawo zamówień publicznych, Zamawiającemu przysługiwać będzie prawo odstąpienia od umowy w przypadku:</w:t>
      </w:r>
    </w:p>
    <w:p w14:paraId="3822496E" w14:textId="238D938C" w:rsidR="00C4063F" w:rsidRPr="00E00278" w:rsidRDefault="008421F6" w:rsidP="00C271D9">
      <w:pPr>
        <w:numPr>
          <w:ilvl w:val="0"/>
          <w:numId w:val="24"/>
        </w:numPr>
        <w:tabs>
          <w:tab w:val="num" w:pos="426"/>
        </w:tabs>
        <w:ind w:left="426" w:hanging="426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gdy przedmiot umowy nie będzie </w:t>
      </w:r>
      <w:r w:rsidR="00C4063F" w:rsidRPr="00E00278">
        <w:rPr>
          <w:rFonts w:ascii="Cambria" w:hAnsi="Cambria"/>
          <w:color w:val="000000"/>
        </w:rPr>
        <w:t>realizowany zgodnie z wymaganiami określonymi niniejszą umową i jej integralnymi załącznikami,</w:t>
      </w:r>
    </w:p>
    <w:p w14:paraId="25876715" w14:textId="2AE12708" w:rsidR="00C4063F" w:rsidRPr="00E00278" w:rsidRDefault="0081319C" w:rsidP="00C271D9">
      <w:pPr>
        <w:numPr>
          <w:ilvl w:val="0"/>
          <w:numId w:val="24"/>
        </w:numPr>
        <w:tabs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opóźnienia</w:t>
      </w:r>
      <w:r w:rsidR="008421F6">
        <w:rPr>
          <w:rFonts w:ascii="Cambria" w:hAnsi="Cambria"/>
          <w:color w:val="000000"/>
        </w:rPr>
        <w:t>, niewynikające z działań Zamawiającego,</w:t>
      </w:r>
      <w:r w:rsidRPr="00E00278">
        <w:rPr>
          <w:rFonts w:ascii="Cambria" w:hAnsi="Cambria"/>
          <w:color w:val="000000"/>
        </w:rPr>
        <w:t xml:space="preserve"> w dochowaniu terminu określonego w </w:t>
      </w:r>
      <w:r w:rsidRPr="00E00278">
        <w:rPr>
          <w:rFonts w:ascii="Cambria" w:hAnsi="Cambria" w:cs="Arial"/>
        </w:rPr>
        <w:t>§ 2 niniejszej umowy</w:t>
      </w:r>
      <w:r w:rsidR="008421F6">
        <w:rPr>
          <w:rFonts w:ascii="Cambria" w:hAnsi="Cambria" w:cs="Arial"/>
        </w:rPr>
        <w:t xml:space="preserve"> wynoszące co najmniej 7 dni.</w:t>
      </w:r>
    </w:p>
    <w:p w14:paraId="568A5D21" w14:textId="1719DADC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Zamawiający może skorzystać z wyżej opisanego w ust. 1 prawa odstąpienia w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terminie 60 dni od daty powzięcia wiadomości o okoliczności uprawniającej go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do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wykonania przysługującego mu prawa odstąpienia.</w:t>
      </w:r>
    </w:p>
    <w:p w14:paraId="1523A64A" w14:textId="2439293D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Wykonanie przez Zamawiającego prawa odstąpienia</w:t>
      </w:r>
      <w:r w:rsidR="007A4EE3">
        <w:rPr>
          <w:rFonts w:ascii="Cambria" w:hAnsi="Cambria"/>
          <w:color w:val="000000"/>
        </w:rPr>
        <w:t>,</w:t>
      </w:r>
      <w:r w:rsidRPr="00E00278">
        <w:rPr>
          <w:rFonts w:ascii="Cambria" w:hAnsi="Cambria"/>
          <w:color w:val="000000"/>
        </w:rPr>
        <w:t xml:space="preserve"> z powodu okoliczności wymienionych w ust. 1, uznaje się za odstąpienie z przyczyn leżących po stronie Wykonawcy.</w:t>
      </w:r>
    </w:p>
    <w:p w14:paraId="13AF1C8F" w14:textId="780D8EEE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 xml:space="preserve">Odstąpienie od umowy nie powoduje utraty prawa dochodzenia przez Zamawiającego zapłaty </w:t>
      </w:r>
      <w:r w:rsidR="00FC130C">
        <w:rPr>
          <w:rFonts w:ascii="Cambria" w:hAnsi="Cambria"/>
          <w:color w:val="000000"/>
        </w:rPr>
        <w:t>wskazanych</w:t>
      </w:r>
      <w:r w:rsidRPr="00E00278">
        <w:rPr>
          <w:rFonts w:ascii="Cambria" w:hAnsi="Cambria"/>
          <w:color w:val="000000"/>
        </w:rPr>
        <w:t xml:space="preserve"> w § </w:t>
      </w:r>
      <w:r w:rsidR="00E6597E" w:rsidRPr="00E00278">
        <w:rPr>
          <w:rFonts w:ascii="Cambria" w:hAnsi="Cambria"/>
          <w:color w:val="000000"/>
        </w:rPr>
        <w:t xml:space="preserve">8 </w:t>
      </w:r>
      <w:r w:rsidRPr="00E00278">
        <w:rPr>
          <w:rFonts w:ascii="Cambria" w:hAnsi="Cambria"/>
          <w:color w:val="000000"/>
        </w:rPr>
        <w:t>kar umownych.</w:t>
      </w:r>
    </w:p>
    <w:p w14:paraId="71C35278" w14:textId="77777777" w:rsidR="005A61DD" w:rsidRPr="00E00278" w:rsidRDefault="005A61DD" w:rsidP="00E21148">
      <w:pPr>
        <w:rPr>
          <w:rFonts w:ascii="Cambria" w:hAnsi="Cambria" w:cs="Arial"/>
          <w:b/>
        </w:rPr>
      </w:pPr>
    </w:p>
    <w:p w14:paraId="6D3FB4EF" w14:textId="02CA6481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2</w:t>
      </w:r>
      <w:r w:rsidRPr="00E00278">
        <w:rPr>
          <w:rFonts w:ascii="Cambria" w:hAnsi="Cambria" w:cs="Arial"/>
          <w:b/>
        </w:rPr>
        <w:t>.</w:t>
      </w:r>
    </w:p>
    <w:p w14:paraId="534FBF22" w14:textId="023855B1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Zmiany danych Wykonawcy</w:t>
      </w:r>
    </w:p>
    <w:p w14:paraId="400D3208" w14:textId="3FEFDBE2" w:rsidR="005A61DD" w:rsidRPr="00E00278" w:rsidRDefault="005A61DD" w:rsidP="005A61DD">
      <w:pPr>
        <w:pStyle w:val="Tekstpodstawowy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Wykonawca zobowiązany jest do niezwłocznego informowania Zamawiającego o każdej zmianie adresu siedziby i o każdej innej zmianie w działalności Wykonawcy mogącej mieć wpływ na realizację umowy. W przypadku niedopełnienia tego obowiązku</w:t>
      </w:r>
      <w:r w:rsidR="007A4EE3">
        <w:rPr>
          <w:rFonts w:ascii="Cambria" w:hAnsi="Cambria"/>
          <w:i w:val="0"/>
          <w:sz w:val="24"/>
          <w:u w:val="none"/>
        </w:rPr>
        <w:t>, pisma wysłane na dotychczasowy adres Wykonawcy będą uznane za doręczone, a</w:t>
      </w:r>
      <w:r w:rsidRPr="00E00278">
        <w:rPr>
          <w:rFonts w:ascii="Cambria" w:hAnsi="Cambria"/>
          <w:i w:val="0"/>
          <w:sz w:val="24"/>
          <w:u w:val="none"/>
        </w:rPr>
        <w:t xml:space="preserve"> Wykonawcę będą obciążać ewentualne koszty mogące wyniknąć wskutek zaniechania.</w:t>
      </w:r>
      <w:r w:rsidR="0081319C" w:rsidRPr="00E00278">
        <w:rPr>
          <w:rFonts w:ascii="Cambria" w:hAnsi="Cambria"/>
          <w:i w:val="0"/>
          <w:sz w:val="24"/>
          <w:u w:val="none"/>
        </w:rPr>
        <w:t xml:space="preserve"> Zmiana danych teleadresowych wykonawcy nie stanowi podstawy do zmiany niniejszej umowy.</w:t>
      </w:r>
    </w:p>
    <w:p w14:paraId="3187B7BF" w14:textId="77777777" w:rsidR="00241AAB" w:rsidRPr="00E00278" w:rsidRDefault="00241AAB" w:rsidP="00E21148">
      <w:pPr>
        <w:rPr>
          <w:rFonts w:ascii="Cambria" w:hAnsi="Cambria" w:cs="Arial"/>
          <w:b/>
        </w:rPr>
      </w:pPr>
    </w:p>
    <w:p w14:paraId="5894AE9D" w14:textId="65CAD62F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3</w:t>
      </w:r>
      <w:r w:rsidRPr="00E00278">
        <w:rPr>
          <w:rFonts w:ascii="Cambria" w:hAnsi="Cambria" w:cs="Arial"/>
          <w:b/>
        </w:rPr>
        <w:t>.</w:t>
      </w:r>
    </w:p>
    <w:p w14:paraId="01FD13DC" w14:textId="260867D9" w:rsidR="005A61DD" w:rsidRPr="00E21148" w:rsidRDefault="005A61DD" w:rsidP="00E21148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Zmiany umowy</w:t>
      </w:r>
    </w:p>
    <w:p w14:paraId="64EF9398" w14:textId="77777777" w:rsidR="005A61DD" w:rsidRPr="0043365C" w:rsidRDefault="005A61DD" w:rsidP="005A61DD">
      <w:pPr>
        <w:numPr>
          <w:ilvl w:val="0"/>
          <w:numId w:val="15"/>
        </w:numPr>
        <w:tabs>
          <w:tab w:val="clear" w:pos="3600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>Zmiana postanowień niniejszej umowy może nastąpić w formie pisemnego aneksu pod rygorem nieważności w następujących przypadkach:</w:t>
      </w:r>
    </w:p>
    <w:p w14:paraId="24105050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>aktualizacji rozwiązań ze względu na postęp techniczny lub technologiczny (np. wycofanie z obrotu urządzeń, programów lub materiałów), zmiana nie może spowodować podwyższenia ceny oraz obniżenia parametrów technicznych, jakościowych i innych wynikających z oferty na podstawie, której był dokonany wybór Wykonawcy;</w:t>
      </w:r>
    </w:p>
    <w:p w14:paraId="1C61B4D3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>zmiany obowiązujących przepisów, jeżeli konieczne będzie dostosowanie treści umowy do aktualnego stanu prawnego;</w:t>
      </w:r>
    </w:p>
    <w:p w14:paraId="6B62B2C1" w14:textId="36DD310A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 xml:space="preserve">zmiany stawki podatku VAT; wartość umowy określona w § </w:t>
      </w:r>
      <w:bookmarkStart w:id="0" w:name="_GoBack"/>
      <w:r w:rsidR="00D40221">
        <w:rPr>
          <w:rFonts w:ascii="Cambria" w:hAnsi="Cambria" w:cs="Calibri"/>
        </w:rPr>
        <w:t>6</w:t>
      </w:r>
      <w:bookmarkEnd w:id="0"/>
      <w:r w:rsidR="00E6597E" w:rsidRPr="0043365C">
        <w:rPr>
          <w:rFonts w:ascii="Cambria" w:hAnsi="Cambria" w:cs="Calibri"/>
        </w:rPr>
        <w:t xml:space="preserve"> </w:t>
      </w:r>
      <w:r w:rsidRPr="0043365C">
        <w:rPr>
          <w:rFonts w:ascii="Cambria" w:hAnsi="Cambria" w:cs="Calibri"/>
        </w:rPr>
        <w:t>ust. 1 umowy ulegnie zmniejszeniu w przypadku obniżenia stawki podatku VAT lub podwyższeniu w</w:t>
      </w:r>
      <w:r w:rsidR="00344C78" w:rsidRPr="0043365C">
        <w:rPr>
          <w:rFonts w:ascii="Cambria" w:hAnsi="Cambria" w:cs="Calibri"/>
        </w:rPr>
        <w:t> </w:t>
      </w:r>
      <w:r w:rsidRPr="0043365C">
        <w:rPr>
          <w:rFonts w:ascii="Cambria" w:hAnsi="Cambria" w:cs="Calibri"/>
        </w:rPr>
        <w:t>przypadku podwyższenia stawki podatku VAT, przy czym wynagrodzenie netto nie ulegnie zmianie;</w:t>
      </w:r>
    </w:p>
    <w:p w14:paraId="129E317C" w14:textId="62DC39BD" w:rsidR="00B31B13" w:rsidRPr="0043365C" w:rsidRDefault="00B31B13" w:rsidP="00B31B13">
      <w:pPr>
        <w:numPr>
          <w:ilvl w:val="0"/>
          <w:numId w:val="17"/>
        </w:numPr>
        <w:tabs>
          <w:tab w:val="clear" w:pos="1723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B31B13">
        <w:rPr>
          <w:rFonts w:ascii="Cambria" w:hAnsi="Cambria" w:cs="Calibri"/>
        </w:rPr>
        <w:t>gdy dochowanie terminu umownego jest niemożliwe z uwagi na siłę wyższą lub inne okoliczności niezależne od Wykonawcy lub których Wykonawca przy zachowaniu należytej staranności nie był w stanie uniknąć lub przewidzieć; przez siłę wyższą Strony rozumieją okoliczności niemożliwe do przewidzenia w chwili zawierania umowy, niezależnie od woli Stron, na których powstanie żadna ze Stron nie miała wpływu i których powstaniu nie mogła zapobiec; za siłę wyższą uważa się w</w:t>
      </w:r>
      <w:r>
        <w:rPr>
          <w:rFonts w:ascii="Cambria" w:hAnsi="Cambria" w:cs="Calibri"/>
        </w:rPr>
        <w:t> </w:t>
      </w:r>
      <w:r w:rsidRPr="00B31B13">
        <w:rPr>
          <w:rFonts w:ascii="Cambria" w:hAnsi="Cambria" w:cs="Calibri"/>
        </w:rPr>
        <w:t xml:space="preserve">szczególności: klęski żywiołowe, katastrofy, mobilizację; Wykonawca dotknięty </w:t>
      </w:r>
      <w:r w:rsidRPr="00B31B13">
        <w:rPr>
          <w:rFonts w:ascii="Cambria" w:hAnsi="Cambria" w:cs="Calibri"/>
        </w:rPr>
        <w:lastRenderedPageBreak/>
        <w:t>działaniem siły wyższej jest zobowiązany do niezwłocznego powiadomienia o tym fakcie Zamawiającego</w:t>
      </w:r>
      <w:r>
        <w:rPr>
          <w:rFonts w:ascii="Cambria" w:hAnsi="Cambria" w:cs="Calibri"/>
        </w:rPr>
        <w:t>;</w:t>
      </w:r>
    </w:p>
    <w:p w14:paraId="33D2D4ED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>wystąpienia omyłek pisarskich i rachunkowych w treści umowy.</w:t>
      </w:r>
    </w:p>
    <w:p w14:paraId="2B91B1E3" w14:textId="335FA1CC" w:rsidR="005A61DD" w:rsidRPr="0043365C" w:rsidRDefault="005A61DD" w:rsidP="005A61DD">
      <w:pPr>
        <w:numPr>
          <w:ilvl w:val="1"/>
          <w:numId w:val="16"/>
        </w:numPr>
        <w:tabs>
          <w:tab w:val="clear" w:pos="1503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>Inicjatorem zmian może być Zamawiający lub Wykonawca</w:t>
      </w:r>
      <w:r w:rsidR="00F939F0">
        <w:rPr>
          <w:rFonts w:ascii="Cambria" w:hAnsi="Cambria" w:cs="Calibri"/>
        </w:rPr>
        <w:t>. Wyrażenie woli dokonania zmiany nastąpi</w:t>
      </w:r>
      <w:r w:rsidRPr="0043365C">
        <w:rPr>
          <w:rFonts w:ascii="Cambria" w:hAnsi="Cambria" w:cs="Calibri"/>
        </w:rPr>
        <w:t xml:space="preserve"> poprzez pisemne wystąpienie</w:t>
      </w:r>
      <w:r w:rsidR="0067790B">
        <w:rPr>
          <w:rFonts w:ascii="Cambria" w:hAnsi="Cambria" w:cs="Calibri"/>
        </w:rPr>
        <w:t>,</w:t>
      </w:r>
      <w:r w:rsidRPr="0043365C">
        <w:rPr>
          <w:rFonts w:ascii="Cambria" w:hAnsi="Cambria" w:cs="Calibri"/>
        </w:rPr>
        <w:t xml:space="preserve"> w okresie obowiązywania umowy</w:t>
      </w:r>
      <w:r w:rsidR="0067790B">
        <w:rPr>
          <w:rFonts w:ascii="Cambria" w:hAnsi="Cambria" w:cs="Calibri"/>
        </w:rPr>
        <w:t>,</w:t>
      </w:r>
      <w:r w:rsidRPr="0043365C">
        <w:rPr>
          <w:rFonts w:ascii="Cambria" w:hAnsi="Cambria" w:cs="Calibri"/>
        </w:rPr>
        <w:t xml:space="preserve"> zawierające opis proponowanych zmian i ich uzasadnienie.</w:t>
      </w:r>
    </w:p>
    <w:p w14:paraId="0F622A7C" w14:textId="12FA8695" w:rsidR="005A61DD" w:rsidRPr="0043365C" w:rsidRDefault="005A61DD" w:rsidP="005A61DD">
      <w:pPr>
        <w:numPr>
          <w:ilvl w:val="1"/>
          <w:numId w:val="16"/>
        </w:numPr>
        <w:tabs>
          <w:tab w:val="clear" w:pos="1503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 xml:space="preserve">W przypadku zaistnienia sytuacji, o której mowa w § </w:t>
      </w:r>
      <w:r w:rsidR="00E6597E" w:rsidRPr="0043365C">
        <w:rPr>
          <w:rFonts w:ascii="Cambria" w:hAnsi="Cambria" w:cs="Calibri"/>
        </w:rPr>
        <w:t xml:space="preserve">13 </w:t>
      </w:r>
      <w:r w:rsidRPr="0043365C">
        <w:rPr>
          <w:rFonts w:ascii="Cambria" w:hAnsi="Cambria" w:cs="Calibri"/>
        </w:rPr>
        <w:t>ust. 1 pkt 4), 5) Wykonawca zobowiązuje się powiadomić o tym fakcie Zamawiającego z wyprzedzeniem umożliwiającym aneksowanie Umowy w trybie niewywołującym opóźnienia w</w:t>
      </w:r>
      <w:r w:rsidR="00E0398E" w:rsidRPr="0043365C">
        <w:rPr>
          <w:rFonts w:ascii="Cambria" w:hAnsi="Cambria" w:cs="Calibri"/>
        </w:rPr>
        <w:t> </w:t>
      </w:r>
      <w:r w:rsidRPr="0043365C">
        <w:rPr>
          <w:rFonts w:ascii="Cambria" w:hAnsi="Cambria" w:cs="Calibri"/>
        </w:rPr>
        <w:t>planowanych terminach dostawy, nie później jednak niż 4 ty</w:t>
      </w:r>
      <w:r w:rsidR="00960195" w:rsidRPr="0043365C">
        <w:rPr>
          <w:rFonts w:ascii="Cambria" w:hAnsi="Cambria" w:cs="Calibri"/>
        </w:rPr>
        <w:t>godnie przed planowaną zmianą.</w:t>
      </w:r>
    </w:p>
    <w:p w14:paraId="4404826E" w14:textId="77777777" w:rsidR="005A61DD" w:rsidRPr="00E00278" w:rsidRDefault="005A61DD" w:rsidP="005A61DD">
      <w:pPr>
        <w:rPr>
          <w:rFonts w:ascii="Cambria" w:hAnsi="Cambria"/>
        </w:rPr>
      </w:pPr>
    </w:p>
    <w:p w14:paraId="09EF91E6" w14:textId="66B09F04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4</w:t>
      </w:r>
      <w:r w:rsidRPr="00E00278">
        <w:rPr>
          <w:rFonts w:ascii="Cambria" w:hAnsi="Cambria" w:cs="Arial"/>
          <w:b/>
        </w:rPr>
        <w:t>.</w:t>
      </w:r>
    </w:p>
    <w:p w14:paraId="2D8E00DD" w14:textId="3BC3E146" w:rsidR="00C70674" w:rsidRPr="00E00278" w:rsidRDefault="00C70674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Postanowienia końcowe</w:t>
      </w:r>
    </w:p>
    <w:p w14:paraId="3931D9AC" w14:textId="3AC2EBA3" w:rsidR="00C70674" w:rsidRDefault="00C70674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C70674">
        <w:rPr>
          <w:rFonts w:ascii="Cambria" w:hAnsi="Cambria"/>
          <w:bCs/>
          <w:sz w:val="24"/>
          <w:szCs w:val="24"/>
        </w:rPr>
        <w:t>W sprawach nieuregulowanych niniejsza umową zastosowanie mają przepisy ustawy Prawo zamówień publicznych, a w sprawach tam nieunormowanych przepisy Kodeksu Cywilnego</w:t>
      </w:r>
      <w:r>
        <w:rPr>
          <w:rFonts w:ascii="Cambria" w:hAnsi="Cambria"/>
          <w:bCs/>
          <w:sz w:val="24"/>
          <w:szCs w:val="24"/>
        </w:rPr>
        <w:t>.</w:t>
      </w:r>
    </w:p>
    <w:p w14:paraId="6A12C812" w14:textId="77777777" w:rsidR="005A61DD" w:rsidRPr="00E00278" w:rsidRDefault="005A61DD" w:rsidP="005A61DD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Wszelkie spory, jakie mogą wyniknąć pomiędzy Stronami w związku z realizacją postanowień niniejszej umowy, będą rozwiązywane polubownie.</w:t>
      </w:r>
    </w:p>
    <w:p w14:paraId="6D924370" w14:textId="573FA293" w:rsidR="005A61DD" w:rsidRPr="00E00278" w:rsidRDefault="005A61DD" w:rsidP="005A61DD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W razie braku możliwości porozumienia się Stron spór poddany zostanie rozstrzygnięciu sądu właściwego miejscowo dla siedziby Zamawiającego.</w:t>
      </w:r>
    </w:p>
    <w:p w14:paraId="1E044E2C" w14:textId="77777777" w:rsidR="00C70674" w:rsidRDefault="00F5521D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Załączniki do niniejszej umowy stanowią integralną jej część.</w:t>
      </w:r>
    </w:p>
    <w:p w14:paraId="42B28735" w14:textId="7B8743F3" w:rsidR="005A61DD" w:rsidRPr="00C70674" w:rsidRDefault="005A61DD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C70674">
        <w:rPr>
          <w:rFonts w:ascii="Cambria" w:hAnsi="Cambria"/>
          <w:sz w:val="24"/>
        </w:rPr>
        <w:t xml:space="preserve">Umowa została sporządzona w </w:t>
      </w:r>
      <w:r w:rsidR="005A2CD8" w:rsidRPr="00C70674">
        <w:rPr>
          <w:rFonts w:ascii="Cambria" w:hAnsi="Cambria"/>
          <w:sz w:val="24"/>
        </w:rPr>
        <w:t>3</w:t>
      </w:r>
      <w:r w:rsidRPr="00C70674">
        <w:rPr>
          <w:rFonts w:ascii="Cambria" w:hAnsi="Cambria"/>
          <w:sz w:val="24"/>
        </w:rPr>
        <w:t xml:space="preserve"> jednobrzmiących egzemplarzach, z których</w:t>
      </w:r>
      <w:r w:rsidR="000D297F">
        <w:rPr>
          <w:rFonts w:ascii="Cambria" w:hAnsi="Cambria"/>
          <w:sz w:val="24"/>
        </w:rPr>
        <w:t xml:space="preserve"> </w:t>
      </w:r>
      <w:r w:rsidRPr="00C70674">
        <w:rPr>
          <w:rFonts w:ascii="Cambria" w:hAnsi="Cambria"/>
          <w:sz w:val="24"/>
        </w:rPr>
        <w:t>1 otrzymuje Wykonawca</w:t>
      </w:r>
      <w:r w:rsidR="005A2CD8" w:rsidRPr="00C70674">
        <w:rPr>
          <w:rFonts w:ascii="Cambria" w:hAnsi="Cambria"/>
          <w:sz w:val="24"/>
        </w:rPr>
        <w:t xml:space="preserve"> zadania</w:t>
      </w:r>
      <w:r w:rsidRPr="00C70674">
        <w:rPr>
          <w:rFonts w:ascii="Cambria" w:hAnsi="Cambria"/>
          <w:sz w:val="24"/>
        </w:rPr>
        <w:t xml:space="preserve">, </w:t>
      </w:r>
      <w:r w:rsidR="005A2CD8" w:rsidRPr="00C70674">
        <w:rPr>
          <w:rFonts w:ascii="Cambria" w:hAnsi="Cambria"/>
          <w:sz w:val="24"/>
        </w:rPr>
        <w:t>2</w:t>
      </w:r>
      <w:r w:rsidRPr="00C70674">
        <w:rPr>
          <w:rFonts w:ascii="Cambria" w:hAnsi="Cambria"/>
          <w:sz w:val="24"/>
        </w:rPr>
        <w:t xml:space="preserve"> Zamawiający.</w:t>
      </w:r>
    </w:p>
    <w:p w14:paraId="55F9C323" w14:textId="77777777" w:rsidR="005A61DD" w:rsidRPr="00E00278" w:rsidRDefault="005A61DD" w:rsidP="005A61DD">
      <w:pPr>
        <w:rPr>
          <w:rFonts w:ascii="Cambria" w:hAnsi="Cambria" w:cs="Arial"/>
        </w:rPr>
      </w:pPr>
    </w:p>
    <w:p w14:paraId="587AE7F0" w14:textId="77777777" w:rsidR="005A61DD" w:rsidRPr="00E00278" w:rsidRDefault="005A61DD" w:rsidP="005A61DD">
      <w:pPr>
        <w:pStyle w:val="Akapitzlist"/>
        <w:spacing w:before="120"/>
        <w:ind w:left="0"/>
        <w:jc w:val="both"/>
        <w:rPr>
          <w:rFonts w:ascii="Cambria" w:hAnsi="Cambria"/>
          <w:b/>
          <w:sz w:val="24"/>
          <w:szCs w:val="24"/>
        </w:rPr>
      </w:pPr>
      <w:r w:rsidRPr="00E00278">
        <w:rPr>
          <w:rFonts w:ascii="Cambria" w:hAnsi="Cambria"/>
          <w:b/>
          <w:sz w:val="24"/>
          <w:szCs w:val="24"/>
        </w:rPr>
        <w:t xml:space="preserve">WYKONAWCA </w:t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  <w:t>ZAMAWIAJĄCY</w:t>
      </w:r>
    </w:p>
    <w:p w14:paraId="7E20C0E2" w14:textId="77777777" w:rsidR="005A61DD" w:rsidRPr="00E00278" w:rsidRDefault="005A61DD" w:rsidP="005A61DD">
      <w:pPr>
        <w:spacing w:before="120"/>
        <w:jc w:val="right"/>
        <w:rPr>
          <w:rFonts w:ascii="Cambria" w:hAnsi="Cambria" w:cs="Arial"/>
          <w:b/>
          <w:bCs/>
          <w:u w:val="single"/>
        </w:rPr>
      </w:pPr>
    </w:p>
    <w:p w14:paraId="66A95B26" w14:textId="77777777" w:rsidR="005A61DD" w:rsidRPr="00E00278" w:rsidRDefault="00F5521D" w:rsidP="00F5521D">
      <w:pPr>
        <w:spacing w:before="120"/>
        <w:rPr>
          <w:rFonts w:ascii="Cambria" w:hAnsi="Cambria" w:cs="Arial"/>
          <w:bCs/>
          <w:iCs/>
        </w:rPr>
      </w:pPr>
      <w:r w:rsidRPr="00E00278">
        <w:rPr>
          <w:rFonts w:ascii="Cambria" w:hAnsi="Cambria" w:cs="Arial"/>
          <w:bCs/>
          <w:iCs/>
        </w:rPr>
        <w:t>Załączniki:</w:t>
      </w:r>
    </w:p>
    <w:p w14:paraId="0A1AAB0E" w14:textId="77777777" w:rsidR="00F5521D" w:rsidRPr="00E00278" w:rsidRDefault="00F5521D" w:rsidP="00F5521D">
      <w:pPr>
        <w:pStyle w:val="Akapitzlist"/>
        <w:numPr>
          <w:ilvl w:val="6"/>
          <w:numId w:val="6"/>
        </w:numPr>
        <w:spacing w:before="120"/>
        <w:rPr>
          <w:rFonts w:ascii="Cambria" w:hAnsi="Cambria" w:cs="Arial"/>
          <w:bCs/>
          <w:iCs/>
          <w:sz w:val="24"/>
          <w:szCs w:val="24"/>
        </w:rPr>
      </w:pPr>
      <w:r w:rsidRPr="00E00278">
        <w:rPr>
          <w:rFonts w:ascii="Cambria" w:hAnsi="Cambria" w:cs="Arial"/>
          <w:bCs/>
          <w:iCs/>
          <w:sz w:val="24"/>
          <w:szCs w:val="24"/>
        </w:rPr>
        <w:t>Specyfikacja Istotnych Warunków Zamówienia;</w:t>
      </w:r>
    </w:p>
    <w:p w14:paraId="5EFD3037" w14:textId="3D7F2972" w:rsidR="00BD61C3" w:rsidRPr="00EA3123" w:rsidRDefault="00F5521D" w:rsidP="003E1FAE">
      <w:pPr>
        <w:pStyle w:val="Akapitzlist"/>
        <w:numPr>
          <w:ilvl w:val="6"/>
          <w:numId w:val="6"/>
        </w:numPr>
        <w:spacing w:before="120"/>
        <w:rPr>
          <w:rFonts w:ascii="Cambria" w:hAnsi="Cambria" w:cs="Arial"/>
          <w:bCs/>
          <w:iCs/>
          <w:sz w:val="24"/>
          <w:szCs w:val="24"/>
        </w:rPr>
      </w:pPr>
      <w:r w:rsidRPr="00E00278">
        <w:rPr>
          <w:rFonts w:ascii="Cambria" w:hAnsi="Cambria" w:cs="Arial"/>
          <w:bCs/>
          <w:iCs/>
          <w:sz w:val="24"/>
          <w:szCs w:val="24"/>
        </w:rPr>
        <w:t>Oferta Wykonawcy</w:t>
      </w:r>
    </w:p>
    <w:sectPr w:rsidR="00BD61C3" w:rsidRPr="00EA3123" w:rsidSect="00EC5265">
      <w:headerReference w:type="default" r:id="rId8"/>
      <w:footerReference w:type="default" r:id="rId9"/>
      <w:pgSz w:w="11906" w:h="16838"/>
      <w:pgMar w:top="1417" w:right="1417" w:bottom="1417" w:left="1417" w:header="142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E7E2B" w14:textId="77777777" w:rsidR="00A90259" w:rsidRDefault="00A90259">
      <w:r>
        <w:separator/>
      </w:r>
    </w:p>
  </w:endnote>
  <w:endnote w:type="continuationSeparator" w:id="0">
    <w:p w14:paraId="1BCD1A58" w14:textId="77777777" w:rsidR="00A90259" w:rsidRDefault="00A9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10644"/>
      <w:docPartObj>
        <w:docPartGallery w:val="Page Numbers (Bottom of Page)"/>
        <w:docPartUnique/>
      </w:docPartObj>
    </w:sdtPr>
    <w:sdtEndPr/>
    <w:sdtContent>
      <w:p w14:paraId="2B191A91" w14:textId="1150B23B" w:rsidR="006A09C1" w:rsidRDefault="006A09C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175">
          <w:rPr>
            <w:noProof/>
          </w:rPr>
          <w:t>7</w:t>
        </w:r>
        <w:r>
          <w:fldChar w:fldCharType="end"/>
        </w:r>
      </w:p>
    </w:sdtContent>
  </w:sdt>
  <w:p w14:paraId="712BD95D" w14:textId="77777777" w:rsidR="006A09C1" w:rsidRDefault="006A09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FAE04" w14:textId="77777777" w:rsidR="00A90259" w:rsidRDefault="00A90259">
      <w:r>
        <w:separator/>
      </w:r>
    </w:p>
  </w:footnote>
  <w:footnote w:type="continuationSeparator" w:id="0">
    <w:p w14:paraId="7E79224F" w14:textId="77777777" w:rsidR="00A90259" w:rsidRDefault="00A9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C9300" w14:textId="77777777" w:rsidR="00682952" w:rsidRDefault="00BD61C3" w:rsidP="00682952">
    <w:pPr>
      <w:jc w:val="center"/>
      <w:rPr>
        <w:rFonts w:ascii="Arial" w:hAnsi="Arial" w:cs="Arial"/>
        <w:sz w:val="20"/>
        <w:szCs w:val="20"/>
      </w:rPr>
    </w:pPr>
    <w:r w:rsidRPr="004674F2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        </w:t>
    </w:r>
  </w:p>
  <w:p w14:paraId="4AF02185" w14:textId="6D31F24E" w:rsidR="00682952" w:rsidRPr="008B6084" w:rsidRDefault="00682952" w:rsidP="00682952">
    <w:pPr>
      <w:jc w:val="center"/>
      <w:rPr>
        <w:rFonts w:asciiTheme="majorHAnsi" w:hAnsiTheme="majorHAnsi"/>
        <w:i/>
        <w:sz w:val="20"/>
        <w:szCs w:val="20"/>
      </w:rPr>
    </w:pPr>
    <w:r w:rsidRPr="008B6084">
      <w:rPr>
        <w:rFonts w:asciiTheme="majorHAnsi" w:hAnsiTheme="majorHAnsi"/>
        <w:i/>
        <w:sz w:val="20"/>
        <w:szCs w:val="20"/>
      </w:rPr>
      <w:t>Dostawa sprzętu komputerowego</w:t>
    </w:r>
    <w:r w:rsidR="00EF1E5D">
      <w:rPr>
        <w:rFonts w:asciiTheme="majorHAnsi" w:hAnsiTheme="majorHAnsi"/>
        <w:i/>
        <w:sz w:val="20"/>
        <w:szCs w:val="20"/>
      </w:rPr>
      <w:t>, sieciowego</w:t>
    </w:r>
    <w:r w:rsidR="00E00278">
      <w:rPr>
        <w:rFonts w:asciiTheme="majorHAnsi" w:hAnsiTheme="majorHAnsi"/>
        <w:i/>
        <w:sz w:val="20"/>
        <w:szCs w:val="20"/>
      </w:rPr>
      <w:t xml:space="preserve"> </w:t>
    </w:r>
    <w:r w:rsidRPr="008B6084">
      <w:rPr>
        <w:rFonts w:asciiTheme="majorHAnsi" w:hAnsiTheme="majorHAnsi"/>
        <w:i/>
        <w:sz w:val="20"/>
        <w:szCs w:val="20"/>
      </w:rPr>
      <w:t>i oprogramowania</w:t>
    </w:r>
  </w:p>
  <w:p w14:paraId="7942BFD5" w14:textId="1C9BA36A" w:rsidR="00682952" w:rsidRPr="008B6084" w:rsidRDefault="00E00278" w:rsidP="00682952">
    <w:pPr>
      <w:jc w:val="center"/>
      <w:rPr>
        <w:rFonts w:asciiTheme="majorHAnsi" w:hAnsiTheme="majorHAnsi" w:cs="Arial"/>
        <w:i/>
        <w:iCs/>
        <w:sz w:val="20"/>
        <w:szCs w:val="20"/>
        <w:u w:val="single"/>
      </w:rPr>
    </w:pPr>
    <w:r>
      <w:rPr>
        <w:rFonts w:asciiTheme="majorHAnsi" w:hAnsiTheme="majorHAnsi"/>
        <w:i/>
        <w:sz w:val="20"/>
        <w:szCs w:val="20"/>
      </w:rPr>
      <w:t>n</w:t>
    </w:r>
    <w:r w:rsidR="00682952" w:rsidRPr="008B6084">
      <w:rPr>
        <w:rFonts w:asciiTheme="majorHAnsi" w:hAnsiTheme="majorHAnsi"/>
        <w:i/>
        <w:sz w:val="20"/>
        <w:szCs w:val="20"/>
      </w:rPr>
      <w:t>a potrzeb</w:t>
    </w:r>
    <w:r>
      <w:rPr>
        <w:rFonts w:asciiTheme="majorHAnsi" w:hAnsiTheme="majorHAnsi"/>
        <w:i/>
        <w:sz w:val="20"/>
        <w:szCs w:val="20"/>
      </w:rPr>
      <w:t>y</w:t>
    </w:r>
    <w:r w:rsidR="00682952" w:rsidRPr="008B6084">
      <w:rPr>
        <w:rFonts w:asciiTheme="majorHAnsi" w:hAnsiTheme="majorHAnsi"/>
        <w:i/>
        <w:sz w:val="20"/>
        <w:szCs w:val="20"/>
      </w:rPr>
      <w:t xml:space="preserve"> </w:t>
    </w:r>
    <w:r w:rsidR="00682952" w:rsidRPr="008B6084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 w:rsidR="00682952">
      <w:rPr>
        <w:rFonts w:asciiTheme="majorHAnsi" w:hAnsiTheme="majorHAnsi" w:cs="Arial"/>
        <w:i/>
        <w:sz w:val="20"/>
        <w:szCs w:val="20"/>
      </w:rPr>
      <w:t>, postępowanie DA.262-0</w:t>
    </w:r>
    <w:r w:rsidR="00EF1E5D">
      <w:rPr>
        <w:rFonts w:asciiTheme="majorHAnsi" w:hAnsiTheme="majorHAnsi" w:cs="Arial"/>
        <w:i/>
        <w:sz w:val="20"/>
        <w:szCs w:val="20"/>
      </w:rPr>
      <w:t>4</w:t>
    </w:r>
    <w:r w:rsidR="00682952">
      <w:rPr>
        <w:rFonts w:asciiTheme="majorHAnsi" w:hAnsiTheme="majorHAnsi" w:cs="Arial"/>
        <w:i/>
        <w:sz w:val="20"/>
        <w:szCs w:val="20"/>
      </w:rPr>
      <w:t>/201</w:t>
    </w:r>
    <w:r w:rsidR="00EF1E5D">
      <w:rPr>
        <w:rFonts w:asciiTheme="majorHAnsi" w:hAnsiTheme="majorHAnsi" w:cs="Arial"/>
        <w:i/>
        <w:sz w:val="20"/>
        <w:szCs w:val="20"/>
      </w:rPr>
      <w:t>9</w:t>
    </w:r>
  </w:p>
  <w:p w14:paraId="10C64A63" w14:textId="77777777" w:rsidR="00BD61C3" w:rsidRDefault="00682952" w:rsidP="00682952">
    <w:pPr>
      <w:jc w:val="center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11B8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8AC6E47"/>
    <w:multiLevelType w:val="hybridMultilevel"/>
    <w:tmpl w:val="E124D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64789"/>
    <w:multiLevelType w:val="hybridMultilevel"/>
    <w:tmpl w:val="3894E938"/>
    <w:lvl w:ilvl="0" w:tplc="91062CD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16E8F6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2A2C35"/>
    <w:multiLevelType w:val="hybridMultilevel"/>
    <w:tmpl w:val="A2F2B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6B9"/>
    <w:multiLevelType w:val="hybridMultilevel"/>
    <w:tmpl w:val="0220C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94A35"/>
    <w:multiLevelType w:val="hybridMultilevel"/>
    <w:tmpl w:val="238047D6"/>
    <w:lvl w:ilvl="0" w:tplc="440E5A4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7C45E1E"/>
    <w:multiLevelType w:val="hybridMultilevel"/>
    <w:tmpl w:val="AEE62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C46"/>
    <w:multiLevelType w:val="hybridMultilevel"/>
    <w:tmpl w:val="167E48B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E5A4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ED0DE4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156BA1"/>
    <w:multiLevelType w:val="hybridMultilevel"/>
    <w:tmpl w:val="4380FB9C"/>
    <w:lvl w:ilvl="0" w:tplc="C14285C0">
      <w:start w:val="1"/>
      <w:numFmt w:val="decimal"/>
      <w:lvlText w:val="%1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643"/>
        </w:tabs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3"/>
        </w:tabs>
        <w:ind w:left="13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3"/>
        </w:tabs>
        <w:ind w:left="20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3"/>
        </w:tabs>
        <w:ind w:left="28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3"/>
        </w:tabs>
        <w:ind w:left="35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3"/>
        </w:tabs>
        <w:ind w:left="42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3"/>
        </w:tabs>
        <w:ind w:left="49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3"/>
        </w:tabs>
        <w:ind w:left="5683" w:hanging="180"/>
      </w:pPr>
    </w:lvl>
  </w:abstractNum>
  <w:abstractNum w:abstractNumId="10" w15:restartNumberingAfterBreak="0">
    <w:nsid w:val="293060A3"/>
    <w:multiLevelType w:val="hybridMultilevel"/>
    <w:tmpl w:val="3BC665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BA244C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0224DF6"/>
    <w:multiLevelType w:val="hybridMultilevel"/>
    <w:tmpl w:val="2B2A42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52F1A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48C61B80"/>
    <w:multiLevelType w:val="hybridMultilevel"/>
    <w:tmpl w:val="D5AA55B0"/>
    <w:lvl w:ilvl="0" w:tplc="4D24D09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2771"/>
        </w:tabs>
        <w:ind w:left="2771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9F6882"/>
    <w:multiLevelType w:val="hybridMultilevel"/>
    <w:tmpl w:val="65CE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ED21E85"/>
    <w:multiLevelType w:val="hybridMultilevel"/>
    <w:tmpl w:val="0FB4AA8C"/>
    <w:lvl w:ilvl="0" w:tplc="4BFA3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27289"/>
    <w:multiLevelType w:val="singleLevel"/>
    <w:tmpl w:val="650E46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9986930"/>
    <w:multiLevelType w:val="hybridMultilevel"/>
    <w:tmpl w:val="1FB822A0"/>
    <w:lvl w:ilvl="0" w:tplc="04150017">
      <w:start w:val="2"/>
      <w:numFmt w:val="lowerLetter"/>
      <w:lvlText w:val="%1)"/>
      <w:lvlJc w:val="left"/>
      <w:pPr>
        <w:ind w:left="21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9" w15:restartNumberingAfterBreak="0">
    <w:nsid w:val="5D0E1E3B"/>
    <w:multiLevelType w:val="multilevel"/>
    <w:tmpl w:val="EFE6F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F9519AE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66DC4890"/>
    <w:multiLevelType w:val="hybridMultilevel"/>
    <w:tmpl w:val="658891A8"/>
    <w:lvl w:ilvl="0" w:tplc="F5E037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AC085E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66BCAD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4658C"/>
    <w:multiLevelType w:val="hybridMultilevel"/>
    <w:tmpl w:val="43AA3F7A"/>
    <w:lvl w:ilvl="0" w:tplc="4A96C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B1413E"/>
    <w:multiLevelType w:val="multilevel"/>
    <w:tmpl w:val="6494F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8F2A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AA14EBD"/>
    <w:multiLevelType w:val="hybridMultilevel"/>
    <w:tmpl w:val="8774179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CFFC887C">
      <w:start w:val="2"/>
      <w:numFmt w:val="decimal"/>
      <w:lvlText w:val="%2."/>
      <w:lvlJc w:val="left"/>
      <w:pPr>
        <w:tabs>
          <w:tab w:val="num" w:pos="1503"/>
        </w:tabs>
        <w:ind w:left="1503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7B275632"/>
    <w:multiLevelType w:val="hybridMultilevel"/>
    <w:tmpl w:val="1E1EA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24"/>
  </w:num>
  <w:num w:numId="5">
    <w:abstractNumId w:val="21"/>
  </w:num>
  <w:num w:numId="6">
    <w:abstractNumId w:val="11"/>
  </w:num>
  <w:num w:numId="7">
    <w:abstractNumId w:val="17"/>
  </w:num>
  <w:num w:numId="8">
    <w:abstractNumId w:val="19"/>
  </w:num>
  <w:num w:numId="9">
    <w:abstractNumId w:val="13"/>
  </w:num>
  <w:num w:numId="10">
    <w:abstractNumId w:val="7"/>
  </w:num>
  <w:num w:numId="11">
    <w:abstractNumId w:val="15"/>
  </w:num>
  <w:num w:numId="12">
    <w:abstractNumId w:val="8"/>
  </w:num>
  <w:num w:numId="13">
    <w:abstractNumId w:val="5"/>
  </w:num>
  <w:num w:numId="14">
    <w:abstractNumId w:val="4"/>
  </w:num>
  <w:num w:numId="15">
    <w:abstractNumId w:val="2"/>
  </w:num>
  <w:num w:numId="16">
    <w:abstractNumId w:val="25"/>
  </w:num>
  <w:num w:numId="17">
    <w:abstractNumId w:val="9"/>
  </w:num>
  <w:num w:numId="18">
    <w:abstractNumId w:val="18"/>
  </w:num>
  <w:num w:numId="19">
    <w:abstractNumId w:val="0"/>
  </w:num>
  <w:num w:numId="20">
    <w:abstractNumId w:val="20"/>
  </w:num>
  <w:num w:numId="21">
    <w:abstractNumId w:val="1"/>
  </w:num>
  <w:num w:numId="22">
    <w:abstractNumId w:val="10"/>
  </w:num>
  <w:num w:numId="23">
    <w:abstractNumId w:val="26"/>
  </w:num>
  <w:num w:numId="24">
    <w:abstractNumId w:val="14"/>
  </w:num>
  <w:num w:numId="25">
    <w:abstractNumId w:val="2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CA"/>
    <w:rsid w:val="00010A1B"/>
    <w:rsid w:val="00014497"/>
    <w:rsid w:val="00030E1F"/>
    <w:rsid w:val="00060936"/>
    <w:rsid w:val="00070986"/>
    <w:rsid w:val="00097428"/>
    <w:rsid w:val="000A11CC"/>
    <w:rsid w:val="000B1095"/>
    <w:rsid w:val="000B1712"/>
    <w:rsid w:val="000B4339"/>
    <w:rsid w:val="000D297F"/>
    <w:rsid w:val="000E1FAE"/>
    <w:rsid w:val="000E2855"/>
    <w:rsid w:val="000E729B"/>
    <w:rsid w:val="000F7881"/>
    <w:rsid w:val="00115194"/>
    <w:rsid w:val="0011623F"/>
    <w:rsid w:val="00125B2B"/>
    <w:rsid w:val="00133198"/>
    <w:rsid w:val="00161A6B"/>
    <w:rsid w:val="00167769"/>
    <w:rsid w:val="0017671C"/>
    <w:rsid w:val="001822D4"/>
    <w:rsid w:val="00195374"/>
    <w:rsid w:val="001A7DCD"/>
    <w:rsid w:val="001A7E9A"/>
    <w:rsid w:val="001B20E5"/>
    <w:rsid w:val="001C2271"/>
    <w:rsid w:val="001C36D3"/>
    <w:rsid w:val="001F1559"/>
    <w:rsid w:val="001F3555"/>
    <w:rsid w:val="00221F04"/>
    <w:rsid w:val="002321E6"/>
    <w:rsid w:val="00233973"/>
    <w:rsid w:val="00236D35"/>
    <w:rsid w:val="00241AAB"/>
    <w:rsid w:val="00246D7C"/>
    <w:rsid w:val="00252EB2"/>
    <w:rsid w:val="00256846"/>
    <w:rsid w:val="002879D0"/>
    <w:rsid w:val="002A25EE"/>
    <w:rsid w:val="002D0567"/>
    <w:rsid w:val="002E1E6F"/>
    <w:rsid w:val="002F1BA9"/>
    <w:rsid w:val="002F32BB"/>
    <w:rsid w:val="00313C51"/>
    <w:rsid w:val="00344C78"/>
    <w:rsid w:val="00351C83"/>
    <w:rsid w:val="003724AF"/>
    <w:rsid w:val="00374877"/>
    <w:rsid w:val="00386D4D"/>
    <w:rsid w:val="003A6C53"/>
    <w:rsid w:val="003D1D06"/>
    <w:rsid w:val="003E0949"/>
    <w:rsid w:val="003E1FAE"/>
    <w:rsid w:val="00420EDD"/>
    <w:rsid w:val="00427A5A"/>
    <w:rsid w:val="0043365C"/>
    <w:rsid w:val="00437265"/>
    <w:rsid w:val="00456CF9"/>
    <w:rsid w:val="004603DA"/>
    <w:rsid w:val="004674F2"/>
    <w:rsid w:val="00483219"/>
    <w:rsid w:val="0048433E"/>
    <w:rsid w:val="004B0684"/>
    <w:rsid w:val="004D0678"/>
    <w:rsid w:val="004F03A0"/>
    <w:rsid w:val="004F1495"/>
    <w:rsid w:val="004F5F76"/>
    <w:rsid w:val="00516CDE"/>
    <w:rsid w:val="00521D2E"/>
    <w:rsid w:val="00547619"/>
    <w:rsid w:val="005666E8"/>
    <w:rsid w:val="00570FF9"/>
    <w:rsid w:val="005826C1"/>
    <w:rsid w:val="00584EC8"/>
    <w:rsid w:val="00586271"/>
    <w:rsid w:val="00594506"/>
    <w:rsid w:val="00597536"/>
    <w:rsid w:val="005A11A6"/>
    <w:rsid w:val="005A2CD8"/>
    <w:rsid w:val="005A61DD"/>
    <w:rsid w:val="005A79B1"/>
    <w:rsid w:val="005C0F02"/>
    <w:rsid w:val="005F51CD"/>
    <w:rsid w:val="00600BCA"/>
    <w:rsid w:val="00611783"/>
    <w:rsid w:val="006247B5"/>
    <w:rsid w:val="00633B8E"/>
    <w:rsid w:val="00634EF7"/>
    <w:rsid w:val="00650212"/>
    <w:rsid w:val="00656DE7"/>
    <w:rsid w:val="0067790B"/>
    <w:rsid w:val="00682952"/>
    <w:rsid w:val="00684F6B"/>
    <w:rsid w:val="0069334F"/>
    <w:rsid w:val="006A09C1"/>
    <w:rsid w:val="006A1D0F"/>
    <w:rsid w:val="006A7D5D"/>
    <w:rsid w:val="006B4536"/>
    <w:rsid w:val="006C42FC"/>
    <w:rsid w:val="006D332F"/>
    <w:rsid w:val="006E3656"/>
    <w:rsid w:val="006F106E"/>
    <w:rsid w:val="00700AD3"/>
    <w:rsid w:val="00702ABE"/>
    <w:rsid w:val="00702D62"/>
    <w:rsid w:val="007146EF"/>
    <w:rsid w:val="007304ED"/>
    <w:rsid w:val="00731E57"/>
    <w:rsid w:val="007542B2"/>
    <w:rsid w:val="00755C0A"/>
    <w:rsid w:val="00764415"/>
    <w:rsid w:val="00770051"/>
    <w:rsid w:val="007856B4"/>
    <w:rsid w:val="00787992"/>
    <w:rsid w:val="00790F8E"/>
    <w:rsid w:val="007937D4"/>
    <w:rsid w:val="007A4EE3"/>
    <w:rsid w:val="007A70DC"/>
    <w:rsid w:val="007C5879"/>
    <w:rsid w:val="007D306C"/>
    <w:rsid w:val="007F3035"/>
    <w:rsid w:val="0081319C"/>
    <w:rsid w:val="00813B30"/>
    <w:rsid w:val="00816A89"/>
    <w:rsid w:val="00822F01"/>
    <w:rsid w:val="008265AF"/>
    <w:rsid w:val="00831C5C"/>
    <w:rsid w:val="00834B97"/>
    <w:rsid w:val="00837387"/>
    <w:rsid w:val="008421F6"/>
    <w:rsid w:val="00853F6B"/>
    <w:rsid w:val="00864433"/>
    <w:rsid w:val="00875EBF"/>
    <w:rsid w:val="00882EE1"/>
    <w:rsid w:val="00887F0D"/>
    <w:rsid w:val="00896260"/>
    <w:rsid w:val="008A2C3B"/>
    <w:rsid w:val="008B42D7"/>
    <w:rsid w:val="008C0AD1"/>
    <w:rsid w:val="008C5309"/>
    <w:rsid w:val="008C5B9C"/>
    <w:rsid w:val="008C62D7"/>
    <w:rsid w:val="008D32F5"/>
    <w:rsid w:val="009045B2"/>
    <w:rsid w:val="00905EEA"/>
    <w:rsid w:val="00916DDF"/>
    <w:rsid w:val="00916E6F"/>
    <w:rsid w:val="00960195"/>
    <w:rsid w:val="00960862"/>
    <w:rsid w:val="0098451A"/>
    <w:rsid w:val="00984C0C"/>
    <w:rsid w:val="00984CC9"/>
    <w:rsid w:val="00990FA8"/>
    <w:rsid w:val="00996C8C"/>
    <w:rsid w:val="009A6269"/>
    <w:rsid w:val="009C652D"/>
    <w:rsid w:val="009D3428"/>
    <w:rsid w:val="009D6571"/>
    <w:rsid w:val="009E0592"/>
    <w:rsid w:val="00A11590"/>
    <w:rsid w:val="00A13848"/>
    <w:rsid w:val="00A17C06"/>
    <w:rsid w:val="00A204EF"/>
    <w:rsid w:val="00A21383"/>
    <w:rsid w:val="00A23F1A"/>
    <w:rsid w:val="00A35B2F"/>
    <w:rsid w:val="00A35DBC"/>
    <w:rsid w:val="00A50A5E"/>
    <w:rsid w:val="00A63C4A"/>
    <w:rsid w:val="00A63D3B"/>
    <w:rsid w:val="00A65237"/>
    <w:rsid w:val="00A65C36"/>
    <w:rsid w:val="00A825FC"/>
    <w:rsid w:val="00A90259"/>
    <w:rsid w:val="00AA37B0"/>
    <w:rsid w:val="00AA4A3D"/>
    <w:rsid w:val="00B15479"/>
    <w:rsid w:val="00B31B13"/>
    <w:rsid w:val="00B36FE6"/>
    <w:rsid w:val="00B4145D"/>
    <w:rsid w:val="00B74F8C"/>
    <w:rsid w:val="00B77C39"/>
    <w:rsid w:val="00BA07F1"/>
    <w:rsid w:val="00BB5AB7"/>
    <w:rsid w:val="00BB6ED9"/>
    <w:rsid w:val="00BC3774"/>
    <w:rsid w:val="00BD0795"/>
    <w:rsid w:val="00BD61C3"/>
    <w:rsid w:val="00BD68B2"/>
    <w:rsid w:val="00BE3E50"/>
    <w:rsid w:val="00BE4B62"/>
    <w:rsid w:val="00BF666D"/>
    <w:rsid w:val="00C00349"/>
    <w:rsid w:val="00C014D8"/>
    <w:rsid w:val="00C07600"/>
    <w:rsid w:val="00C26F0D"/>
    <w:rsid w:val="00C271D9"/>
    <w:rsid w:val="00C4063F"/>
    <w:rsid w:val="00C52B07"/>
    <w:rsid w:val="00C5640D"/>
    <w:rsid w:val="00C70674"/>
    <w:rsid w:val="00CA4C60"/>
    <w:rsid w:val="00CC285E"/>
    <w:rsid w:val="00CC797F"/>
    <w:rsid w:val="00CD6C6C"/>
    <w:rsid w:val="00CE2498"/>
    <w:rsid w:val="00D05D84"/>
    <w:rsid w:val="00D12F25"/>
    <w:rsid w:val="00D13008"/>
    <w:rsid w:val="00D339CF"/>
    <w:rsid w:val="00D40221"/>
    <w:rsid w:val="00D46322"/>
    <w:rsid w:val="00D54F7A"/>
    <w:rsid w:val="00D555B5"/>
    <w:rsid w:val="00D90013"/>
    <w:rsid w:val="00DA2907"/>
    <w:rsid w:val="00DA50E0"/>
    <w:rsid w:val="00DB4C7E"/>
    <w:rsid w:val="00DB4EAE"/>
    <w:rsid w:val="00DB6638"/>
    <w:rsid w:val="00DC2A05"/>
    <w:rsid w:val="00DE7060"/>
    <w:rsid w:val="00DF1236"/>
    <w:rsid w:val="00E00278"/>
    <w:rsid w:val="00E0398E"/>
    <w:rsid w:val="00E03B10"/>
    <w:rsid w:val="00E05175"/>
    <w:rsid w:val="00E10238"/>
    <w:rsid w:val="00E10C78"/>
    <w:rsid w:val="00E21148"/>
    <w:rsid w:val="00E2724B"/>
    <w:rsid w:val="00E367EA"/>
    <w:rsid w:val="00E37234"/>
    <w:rsid w:val="00E46CB4"/>
    <w:rsid w:val="00E6597E"/>
    <w:rsid w:val="00E66C40"/>
    <w:rsid w:val="00E66D6F"/>
    <w:rsid w:val="00EA21C4"/>
    <w:rsid w:val="00EA3123"/>
    <w:rsid w:val="00EC4491"/>
    <w:rsid w:val="00EC5265"/>
    <w:rsid w:val="00EE1E68"/>
    <w:rsid w:val="00EE43FF"/>
    <w:rsid w:val="00EF1E5D"/>
    <w:rsid w:val="00F0247E"/>
    <w:rsid w:val="00F44085"/>
    <w:rsid w:val="00F5521D"/>
    <w:rsid w:val="00F80728"/>
    <w:rsid w:val="00F8728C"/>
    <w:rsid w:val="00F91C6B"/>
    <w:rsid w:val="00F939F0"/>
    <w:rsid w:val="00F9418A"/>
    <w:rsid w:val="00FC130C"/>
    <w:rsid w:val="00FD694E"/>
    <w:rsid w:val="00FE57F0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A4EFF0D"/>
  <w15:docId w15:val="{10D446C7-1059-4D88-BFE0-3AFE7246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A61DD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A61DD"/>
    <w:rPr>
      <w:rFonts w:ascii="Arial" w:hAnsi="Arial" w:cs="Arial"/>
      <w:i/>
      <w:iCs/>
      <w:sz w:val="22"/>
      <w:szCs w:val="24"/>
      <w:u w:val="single"/>
    </w:rPr>
  </w:style>
  <w:style w:type="paragraph" w:styleId="Tekstpodstawowywcity2">
    <w:name w:val="Body Text Indent 2"/>
    <w:basedOn w:val="Normalny"/>
    <w:link w:val="Tekstpodstawowywcity2Znak"/>
    <w:rsid w:val="005A61DD"/>
    <w:pPr>
      <w:spacing w:line="360" w:lineRule="auto"/>
      <w:ind w:firstLine="708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61DD"/>
    <w:rPr>
      <w:rFonts w:ascii="Arial" w:hAnsi="Arial" w:cs="Arial"/>
      <w:sz w:val="22"/>
      <w:szCs w:val="24"/>
    </w:rPr>
  </w:style>
  <w:style w:type="paragraph" w:customStyle="1" w:styleId="Default">
    <w:name w:val="Default"/>
    <w:rsid w:val="005A61D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61DD"/>
    <w:pPr>
      <w:spacing w:after="120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61DD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A61DD"/>
    <w:pPr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61DD"/>
    <w:rPr>
      <w:sz w:val="16"/>
      <w:szCs w:val="16"/>
    </w:rPr>
  </w:style>
  <w:style w:type="paragraph" w:customStyle="1" w:styleId="Styl1">
    <w:name w:val="Styl1"/>
    <w:basedOn w:val="Normalny"/>
    <w:rsid w:val="005A61DD"/>
    <w:pPr>
      <w:widowControl w:val="0"/>
      <w:autoSpaceDE w:val="0"/>
      <w:autoSpaceDN w:val="0"/>
      <w:spacing w:before="240"/>
    </w:pPr>
    <w:rPr>
      <w:rFonts w:ascii="Arial" w:hAnsi="Arial" w:cs="Arial"/>
    </w:rPr>
  </w:style>
  <w:style w:type="character" w:customStyle="1" w:styleId="Teksttreci3">
    <w:name w:val="Tekst treści (3)_"/>
    <w:basedOn w:val="Domylnaczcionkaakapitu"/>
    <w:link w:val="Teksttreci30"/>
    <w:uiPriority w:val="99"/>
    <w:rsid w:val="00B74F8C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B74F8C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character" w:customStyle="1" w:styleId="Nagwek1">
    <w:name w:val="Nagłówek #1_"/>
    <w:basedOn w:val="Domylnaczcionkaakapitu"/>
    <w:link w:val="Nagwek10"/>
    <w:uiPriority w:val="99"/>
    <w:rsid w:val="00B74F8C"/>
    <w:rPr>
      <w:rFonts w:ascii="Arial" w:hAnsi="Arial" w:cs="Arial"/>
      <w:b/>
      <w:bCs/>
      <w:i/>
      <w:iCs/>
      <w:spacing w:val="4"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B74F8C"/>
    <w:pPr>
      <w:widowControl w:val="0"/>
      <w:shd w:val="clear" w:color="auto" w:fill="FFFFFF"/>
      <w:spacing w:before="1020" w:after="540" w:line="413" w:lineRule="exact"/>
      <w:jc w:val="center"/>
      <w:outlineLvl w:val="0"/>
    </w:pPr>
    <w:rPr>
      <w:rFonts w:ascii="Arial" w:hAnsi="Arial" w:cs="Arial"/>
      <w:b/>
      <w:bCs/>
      <w:i/>
      <w:iCs/>
      <w:spacing w:val="4"/>
      <w:sz w:val="32"/>
      <w:szCs w:val="32"/>
    </w:rPr>
  </w:style>
  <w:style w:type="character" w:styleId="Odwoaniedokomentarza">
    <w:name w:val="annotation reference"/>
    <w:basedOn w:val="Domylnaczcionkaakapitu"/>
    <w:semiHidden/>
    <w:unhideWhenUsed/>
    <w:rsid w:val="0059450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94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94506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94506"/>
    <w:rPr>
      <w:rFonts w:ascii="Calibri" w:hAnsi="Calibri"/>
      <w:b/>
      <w:bCs/>
    </w:rPr>
  </w:style>
  <w:style w:type="paragraph" w:customStyle="1" w:styleId="Tretekstu">
    <w:name w:val="Treść tekstu"/>
    <w:basedOn w:val="Normalny"/>
    <w:uiPriority w:val="99"/>
    <w:rsid w:val="00A35B2F"/>
    <w:pPr>
      <w:spacing w:after="120" w:line="288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A09C1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823E6-C996-4220-BC2D-CE070A71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1</TotalTime>
  <Pages>7</Pages>
  <Words>2288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17137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Wetulani Krystyna</cp:lastModifiedBy>
  <cp:revision>3</cp:revision>
  <cp:lastPrinted>2018-07-12T13:57:00Z</cp:lastPrinted>
  <dcterms:created xsi:type="dcterms:W3CDTF">2019-02-21T10:08:00Z</dcterms:created>
  <dcterms:modified xsi:type="dcterms:W3CDTF">2019-02-22T09:04:00Z</dcterms:modified>
</cp:coreProperties>
</file>